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02F8" w:rsidRPr="00B6524B" w:rsidRDefault="00357774" w:rsidP="00357774">
      <w:pPr>
        <w:tabs>
          <w:tab w:val="left" w:pos="4253"/>
          <w:tab w:val="left" w:pos="4820"/>
        </w:tabs>
        <w:jc w:val="center"/>
        <w:rPr>
          <w:color w:val="000000"/>
        </w:rPr>
      </w:pPr>
      <w:r>
        <w:t xml:space="preserve">                        </w:t>
      </w:r>
      <w:r w:rsidR="00EA3088">
        <w:t xml:space="preserve"> </w:t>
      </w:r>
      <w:r w:rsidR="00EA3088" w:rsidRPr="00B6524B">
        <w:rPr>
          <w:color w:val="000000"/>
        </w:rPr>
        <w:t>PATVIRTINTA</w:t>
      </w:r>
    </w:p>
    <w:p w:rsidR="00357774" w:rsidRDefault="00EA3088">
      <w:pPr>
        <w:jc w:val="center"/>
        <w:rPr>
          <w:color w:val="000000"/>
        </w:rPr>
      </w:pPr>
      <w:r w:rsidRPr="00B6524B">
        <w:rPr>
          <w:color w:val="000000"/>
        </w:rPr>
        <w:t xml:space="preserve">            </w:t>
      </w:r>
      <w:r w:rsidR="00357774">
        <w:rPr>
          <w:color w:val="000000"/>
        </w:rPr>
        <w:t xml:space="preserve">                       </w:t>
      </w:r>
      <w:r w:rsidRPr="00B6524B">
        <w:rPr>
          <w:color w:val="000000"/>
        </w:rPr>
        <w:t xml:space="preserve">    </w:t>
      </w:r>
      <w:r w:rsidR="00357774">
        <w:rPr>
          <w:color w:val="000000"/>
        </w:rPr>
        <w:t xml:space="preserve"> </w:t>
      </w:r>
      <w:r w:rsidRPr="00B6524B">
        <w:rPr>
          <w:color w:val="000000"/>
        </w:rPr>
        <w:t xml:space="preserve">Šakių rajono savivaldybės </w:t>
      </w:r>
    </w:p>
    <w:p w:rsidR="00357774" w:rsidRDefault="00357774" w:rsidP="00357774">
      <w:pPr>
        <w:jc w:val="center"/>
        <w:rPr>
          <w:color w:val="000000"/>
        </w:rPr>
      </w:pPr>
      <w:r>
        <w:rPr>
          <w:color w:val="000000"/>
        </w:rPr>
        <w:t xml:space="preserve">                                           a</w:t>
      </w:r>
      <w:r w:rsidR="00EA3088" w:rsidRPr="00B6524B">
        <w:rPr>
          <w:color w:val="000000"/>
        </w:rPr>
        <w:t>dministracijos</w:t>
      </w:r>
      <w:r>
        <w:rPr>
          <w:color w:val="000000"/>
        </w:rPr>
        <w:t xml:space="preserve"> </w:t>
      </w:r>
      <w:r w:rsidR="00EA3088" w:rsidRPr="00B6524B">
        <w:rPr>
          <w:color w:val="000000"/>
        </w:rPr>
        <w:t xml:space="preserve">direktoriaus </w:t>
      </w:r>
    </w:p>
    <w:p w:rsidR="00EA3088" w:rsidRPr="00357774" w:rsidRDefault="00357774" w:rsidP="00357774">
      <w:pPr>
        <w:jc w:val="center"/>
        <w:rPr>
          <w:color w:val="000000"/>
        </w:rPr>
      </w:pPr>
      <w:r>
        <w:rPr>
          <w:color w:val="000000"/>
        </w:rPr>
        <w:t xml:space="preserve">                                                                        </w:t>
      </w:r>
      <w:r w:rsidR="00EA3088" w:rsidRPr="00B6524B">
        <w:rPr>
          <w:color w:val="000000"/>
        </w:rPr>
        <w:t>201</w:t>
      </w:r>
      <w:r w:rsidR="00327A82" w:rsidRPr="00B6524B">
        <w:rPr>
          <w:color w:val="000000"/>
        </w:rPr>
        <w:t>7</w:t>
      </w:r>
      <w:r w:rsidR="00EA3088" w:rsidRPr="00B6524B">
        <w:rPr>
          <w:color w:val="000000"/>
        </w:rPr>
        <w:t xml:space="preserve"> m. </w:t>
      </w:r>
      <w:r>
        <w:rPr>
          <w:color w:val="000000"/>
        </w:rPr>
        <w:t xml:space="preserve">balandžio 14 </w:t>
      </w:r>
      <w:r w:rsidR="00EA3088" w:rsidRPr="00B6524B">
        <w:rPr>
          <w:color w:val="000000"/>
        </w:rPr>
        <w:t>d. įsakymu Nr. AT-</w:t>
      </w:r>
      <w:r>
        <w:rPr>
          <w:color w:val="000000"/>
        </w:rPr>
        <w:t>373</w:t>
      </w:r>
    </w:p>
    <w:p w:rsidR="005602F8" w:rsidRPr="00B6524B" w:rsidRDefault="005602F8">
      <w:pPr>
        <w:jc w:val="center"/>
        <w:rPr>
          <w:rFonts w:ascii="Times New Roman" w:hAnsi="Times New Roman"/>
          <w:b/>
          <w:color w:val="000000"/>
        </w:rPr>
      </w:pPr>
    </w:p>
    <w:p w:rsidR="005602F8" w:rsidRPr="00B6524B" w:rsidRDefault="005602F8">
      <w:pPr>
        <w:jc w:val="center"/>
        <w:rPr>
          <w:rFonts w:ascii="Times New Roman" w:hAnsi="Times New Roman"/>
          <w:b/>
          <w:color w:val="000000"/>
        </w:rPr>
      </w:pPr>
    </w:p>
    <w:p w:rsidR="005602F8" w:rsidRPr="00B6524B" w:rsidRDefault="005602F8">
      <w:pPr>
        <w:jc w:val="center"/>
        <w:rPr>
          <w:rFonts w:ascii="Times New Roman" w:hAnsi="Times New Roman"/>
          <w:b/>
          <w:color w:val="000000"/>
        </w:rPr>
      </w:pPr>
      <w:r w:rsidRPr="00B6524B">
        <w:rPr>
          <w:rFonts w:ascii="Times New Roman" w:hAnsi="Times New Roman"/>
          <w:b/>
          <w:color w:val="000000"/>
        </w:rPr>
        <w:t>ŠAKIŲ RAJONO SAVIVALDYBĖS ADMINISTRACIJOS</w:t>
      </w:r>
    </w:p>
    <w:p w:rsidR="005602F8" w:rsidRPr="00B6524B" w:rsidRDefault="005602F8">
      <w:pPr>
        <w:jc w:val="center"/>
        <w:rPr>
          <w:rFonts w:ascii="Times New Roman" w:hAnsi="Times New Roman"/>
          <w:b/>
          <w:color w:val="000000"/>
        </w:rPr>
      </w:pPr>
      <w:r w:rsidRPr="00B6524B">
        <w:rPr>
          <w:rFonts w:ascii="Times New Roman" w:hAnsi="Times New Roman"/>
          <w:b/>
          <w:color w:val="000000"/>
        </w:rPr>
        <w:t>SINTAUTŲ SENIŪNIJA</w:t>
      </w:r>
    </w:p>
    <w:p w:rsidR="00265A7C" w:rsidRPr="00B6524B" w:rsidRDefault="00265A7C" w:rsidP="00265A7C">
      <w:pPr>
        <w:pStyle w:val="Antrats"/>
        <w:tabs>
          <w:tab w:val="clear" w:pos="8640"/>
          <w:tab w:val="right" w:pos="9498"/>
        </w:tabs>
        <w:rPr>
          <w:color w:val="000000"/>
        </w:rPr>
      </w:pPr>
    </w:p>
    <w:p w:rsidR="00791ECF" w:rsidRPr="00B6524B" w:rsidRDefault="00127603" w:rsidP="00127603">
      <w:pPr>
        <w:pStyle w:val="Antrats"/>
        <w:jc w:val="center"/>
        <w:rPr>
          <w:b/>
          <w:color w:val="000000"/>
        </w:rPr>
      </w:pPr>
      <w:r w:rsidRPr="00B6524B">
        <w:rPr>
          <w:b/>
          <w:color w:val="000000"/>
        </w:rPr>
        <w:t>201</w:t>
      </w:r>
      <w:r w:rsidR="00327A82" w:rsidRPr="00B6524B">
        <w:rPr>
          <w:b/>
          <w:color w:val="000000"/>
        </w:rPr>
        <w:t>7</w:t>
      </w:r>
      <w:r w:rsidRPr="00B6524B">
        <w:rPr>
          <w:b/>
          <w:color w:val="000000"/>
        </w:rPr>
        <w:t>-ŲJŲ METŲ VEIKLOS PLANAS</w:t>
      </w:r>
    </w:p>
    <w:p w:rsidR="00127603" w:rsidRPr="00B6524B" w:rsidRDefault="00127603" w:rsidP="00127603">
      <w:pPr>
        <w:pStyle w:val="Antrats"/>
        <w:jc w:val="center"/>
        <w:rPr>
          <w:b/>
          <w:color w:val="000000"/>
        </w:rPr>
      </w:pPr>
    </w:p>
    <w:p w:rsidR="00127603" w:rsidRPr="00B6524B" w:rsidRDefault="00127603" w:rsidP="00127603">
      <w:pPr>
        <w:pStyle w:val="Antrats"/>
        <w:rPr>
          <w:color w:val="000000"/>
        </w:rPr>
      </w:pPr>
      <w:r w:rsidRPr="00B6524B">
        <w:rPr>
          <w:b/>
          <w:color w:val="000000"/>
        </w:rPr>
        <w:t xml:space="preserve">          </w:t>
      </w:r>
      <w:r w:rsidR="009B5814" w:rsidRPr="00B6524B">
        <w:rPr>
          <w:color w:val="000000"/>
        </w:rPr>
        <w:t xml:space="preserve">      </w:t>
      </w:r>
      <w:r w:rsidRPr="00B6524B">
        <w:rPr>
          <w:color w:val="000000"/>
        </w:rPr>
        <w:t>Šakių rajono savivaldybės administracijos Sintautų seniūnijos iškeltas</w:t>
      </w:r>
      <w:r w:rsidR="005B4F0E" w:rsidRPr="00B6524B">
        <w:rPr>
          <w:color w:val="000000"/>
        </w:rPr>
        <w:t xml:space="preserve"> tiksl</w:t>
      </w:r>
      <w:r w:rsidRPr="00B6524B">
        <w:rPr>
          <w:color w:val="000000"/>
        </w:rPr>
        <w:t>as yra:</w:t>
      </w:r>
    </w:p>
    <w:p w:rsidR="00127603" w:rsidRPr="00B6524B" w:rsidRDefault="00127603" w:rsidP="00AE045A">
      <w:pPr>
        <w:pStyle w:val="Antrats"/>
        <w:jc w:val="both"/>
        <w:rPr>
          <w:color w:val="000000"/>
        </w:rPr>
      </w:pPr>
      <w:r w:rsidRPr="00B6524B">
        <w:rPr>
          <w:color w:val="000000"/>
        </w:rPr>
        <w:t>gerinti gyvenimo kokybę</w:t>
      </w:r>
      <w:r w:rsidR="005B4F0E" w:rsidRPr="00B6524B">
        <w:rPr>
          <w:color w:val="000000"/>
        </w:rPr>
        <w:t xml:space="preserve"> seniūnijoje</w:t>
      </w:r>
      <w:r w:rsidRPr="00B6524B">
        <w:rPr>
          <w:color w:val="000000"/>
        </w:rPr>
        <w:t>, kuriant sveiką</w:t>
      </w:r>
      <w:r w:rsidR="00A01869" w:rsidRPr="00B6524B">
        <w:rPr>
          <w:color w:val="000000"/>
        </w:rPr>
        <w:t>,</w:t>
      </w:r>
      <w:r w:rsidRPr="00B6524B">
        <w:rPr>
          <w:color w:val="000000"/>
        </w:rPr>
        <w:t xml:space="preserve"> saugią </w:t>
      </w:r>
      <w:r w:rsidR="00A01869" w:rsidRPr="00B6524B">
        <w:rPr>
          <w:color w:val="000000"/>
        </w:rPr>
        <w:t xml:space="preserve">ir švarią </w:t>
      </w:r>
      <w:r w:rsidRPr="00B6524B">
        <w:rPr>
          <w:color w:val="000000"/>
        </w:rPr>
        <w:t>aplinką.</w:t>
      </w:r>
    </w:p>
    <w:p w:rsidR="00127603" w:rsidRPr="00B6524B" w:rsidRDefault="00127603" w:rsidP="00AE045A">
      <w:pPr>
        <w:pStyle w:val="Antrats"/>
        <w:jc w:val="both"/>
        <w:rPr>
          <w:color w:val="000000"/>
        </w:rPr>
      </w:pPr>
    </w:p>
    <w:p w:rsidR="00127603" w:rsidRPr="00B6524B" w:rsidRDefault="00AE045A" w:rsidP="00AE045A">
      <w:pPr>
        <w:pStyle w:val="Antrats"/>
        <w:jc w:val="both"/>
        <w:rPr>
          <w:color w:val="000000"/>
        </w:rPr>
      </w:pPr>
      <w:r w:rsidRPr="00B6524B">
        <w:rPr>
          <w:color w:val="000000"/>
        </w:rPr>
        <w:t xml:space="preserve">                </w:t>
      </w:r>
      <w:r w:rsidR="00127603" w:rsidRPr="00B6524B">
        <w:rPr>
          <w:color w:val="000000"/>
        </w:rPr>
        <w:t>Šakių rajono savivaldybės administracijos Sintautų seniūnijos uždavinys yra:</w:t>
      </w:r>
    </w:p>
    <w:p w:rsidR="005B4F0E" w:rsidRPr="00B6524B" w:rsidRDefault="005B4F0E" w:rsidP="00AE045A">
      <w:pPr>
        <w:pStyle w:val="Antrats"/>
        <w:jc w:val="both"/>
        <w:rPr>
          <w:color w:val="000000"/>
        </w:rPr>
      </w:pPr>
      <w:r w:rsidRPr="00B6524B">
        <w:rPr>
          <w:color w:val="000000"/>
        </w:rPr>
        <w:t>efektyviai organizuoti seniūnijos darbą, kad užtikrinti gyventojų poreikių tenkinimą.</w:t>
      </w:r>
      <w:r w:rsidR="00127603" w:rsidRPr="00B6524B">
        <w:rPr>
          <w:color w:val="000000"/>
        </w:rPr>
        <w:t xml:space="preserve">   </w:t>
      </w:r>
    </w:p>
    <w:p w:rsidR="005B4F0E" w:rsidRPr="00B6524B" w:rsidRDefault="005B4F0E" w:rsidP="00AE045A">
      <w:pPr>
        <w:pStyle w:val="Antrats"/>
        <w:jc w:val="both"/>
        <w:rPr>
          <w:color w:val="000000"/>
        </w:rPr>
      </w:pPr>
    </w:p>
    <w:p w:rsidR="00127603" w:rsidRPr="00B6524B" w:rsidRDefault="005B4F0E" w:rsidP="00AE045A">
      <w:pPr>
        <w:pStyle w:val="Antrats"/>
        <w:jc w:val="both"/>
        <w:rPr>
          <w:b/>
          <w:color w:val="000000"/>
        </w:rPr>
      </w:pPr>
      <w:r w:rsidRPr="00B6524B">
        <w:rPr>
          <w:b/>
          <w:color w:val="000000"/>
        </w:rPr>
        <w:t>STRATEGINĮ (-IUS) TIKSLĄ (-US) ĮGYVENDINANČIO</w:t>
      </w:r>
      <w:r w:rsidR="00AE045A" w:rsidRPr="00B6524B">
        <w:rPr>
          <w:b/>
          <w:color w:val="000000"/>
        </w:rPr>
        <w:t>S</w:t>
      </w:r>
      <w:r w:rsidRPr="00B6524B">
        <w:rPr>
          <w:b/>
          <w:color w:val="000000"/>
        </w:rPr>
        <w:t xml:space="preserve"> PROGRAMOS PRIEMONĖS</w:t>
      </w:r>
    </w:p>
    <w:p w:rsidR="00AE045A" w:rsidRPr="00B6524B" w:rsidRDefault="00AE045A" w:rsidP="00AE045A">
      <w:pPr>
        <w:pStyle w:val="Antrats"/>
        <w:jc w:val="both"/>
        <w:rPr>
          <w:b/>
          <w:color w:val="000000"/>
        </w:rPr>
      </w:pPr>
    </w:p>
    <w:p w:rsidR="00AE045A" w:rsidRPr="00B6524B" w:rsidRDefault="00AE045A" w:rsidP="00AE045A">
      <w:pPr>
        <w:pStyle w:val="Antrats"/>
        <w:tabs>
          <w:tab w:val="clear" w:pos="4320"/>
          <w:tab w:val="center" w:pos="0"/>
        </w:tabs>
        <w:jc w:val="both"/>
        <w:rPr>
          <w:color w:val="000000"/>
        </w:rPr>
      </w:pPr>
      <w:r w:rsidRPr="00B6524B">
        <w:rPr>
          <w:color w:val="000000"/>
        </w:rPr>
        <w:t xml:space="preserve">               Šaki</w:t>
      </w:r>
      <w:r w:rsidRPr="00B6524B">
        <w:rPr>
          <w:rFonts w:hint="eastAsia"/>
          <w:color w:val="000000"/>
        </w:rPr>
        <w:t>ų</w:t>
      </w:r>
      <w:r w:rsidRPr="00B6524B">
        <w:rPr>
          <w:color w:val="000000"/>
        </w:rPr>
        <w:t xml:space="preserve"> rajono savivaldybės administracijos Sintautų seniūnija, vykdydama savo veiklą, prisideda prie Šakių rajono savivaldybės strateginio 2016-2018 metų veiklos plano šių programų įgyvendinimo:</w:t>
      </w:r>
    </w:p>
    <w:p w:rsidR="00AE045A" w:rsidRPr="00B6524B" w:rsidRDefault="00252C1A" w:rsidP="00252C1A">
      <w:pPr>
        <w:pStyle w:val="Antrats"/>
        <w:tabs>
          <w:tab w:val="clear" w:pos="4320"/>
          <w:tab w:val="center" w:pos="0"/>
        </w:tabs>
        <w:ind w:left="851"/>
        <w:jc w:val="both"/>
        <w:rPr>
          <w:color w:val="000000"/>
        </w:rPr>
      </w:pPr>
      <w:r w:rsidRPr="00B6524B">
        <w:rPr>
          <w:color w:val="000000"/>
        </w:rPr>
        <w:t xml:space="preserve">   1.</w:t>
      </w:r>
      <w:r w:rsidR="00AE045A" w:rsidRPr="00B6524B">
        <w:rPr>
          <w:color w:val="000000"/>
        </w:rPr>
        <w:t>Mokymosi visą gyvenimą ir sporto programa</w:t>
      </w:r>
      <w:r w:rsidRPr="00B6524B">
        <w:rPr>
          <w:color w:val="000000"/>
        </w:rPr>
        <w:t xml:space="preserve"> (Nr.1);</w:t>
      </w:r>
    </w:p>
    <w:p w:rsidR="00AE045A" w:rsidRPr="00B6524B" w:rsidRDefault="00252C1A" w:rsidP="00252C1A">
      <w:pPr>
        <w:pStyle w:val="Antrats"/>
        <w:tabs>
          <w:tab w:val="clear" w:pos="4320"/>
          <w:tab w:val="center" w:pos="0"/>
        </w:tabs>
        <w:ind w:left="851"/>
        <w:jc w:val="both"/>
        <w:rPr>
          <w:color w:val="000000"/>
        </w:rPr>
      </w:pPr>
      <w:r w:rsidRPr="00B6524B">
        <w:rPr>
          <w:color w:val="000000"/>
        </w:rPr>
        <w:t xml:space="preserve">   2.</w:t>
      </w:r>
      <w:r w:rsidR="00AE045A" w:rsidRPr="00B6524B">
        <w:rPr>
          <w:color w:val="000000"/>
        </w:rPr>
        <w:t>Savivaldybės veiklos pagrindinių funkcijų programa</w:t>
      </w:r>
      <w:r w:rsidRPr="00B6524B">
        <w:rPr>
          <w:color w:val="000000"/>
        </w:rPr>
        <w:t xml:space="preserve"> (Nr.7);</w:t>
      </w:r>
    </w:p>
    <w:p w:rsidR="00252C1A" w:rsidRPr="00B6524B" w:rsidRDefault="00252C1A" w:rsidP="00252C1A">
      <w:pPr>
        <w:pStyle w:val="Antrats"/>
        <w:tabs>
          <w:tab w:val="clear" w:pos="4320"/>
          <w:tab w:val="center" w:pos="0"/>
        </w:tabs>
        <w:ind w:left="780"/>
        <w:jc w:val="both"/>
        <w:rPr>
          <w:color w:val="000000"/>
        </w:rPr>
      </w:pPr>
      <w:r w:rsidRPr="00B6524B">
        <w:rPr>
          <w:color w:val="000000"/>
        </w:rPr>
        <w:t xml:space="preserve">    3.</w:t>
      </w:r>
      <w:r w:rsidR="00AE045A" w:rsidRPr="00B6524B">
        <w:rPr>
          <w:color w:val="000000"/>
        </w:rPr>
        <w:t>Darbo rinkos politikos rengimo ir įgyvendinimo programa</w:t>
      </w:r>
      <w:r w:rsidRPr="00B6524B">
        <w:rPr>
          <w:color w:val="000000"/>
        </w:rPr>
        <w:t xml:space="preserve"> (Nr.8);</w:t>
      </w:r>
    </w:p>
    <w:p w:rsidR="005B4F0E" w:rsidRPr="00B6524B" w:rsidRDefault="00252C1A" w:rsidP="00252C1A">
      <w:pPr>
        <w:pStyle w:val="Antrats"/>
        <w:tabs>
          <w:tab w:val="clear" w:pos="4320"/>
          <w:tab w:val="center" w:pos="0"/>
        </w:tabs>
        <w:ind w:left="780"/>
        <w:jc w:val="both"/>
        <w:rPr>
          <w:color w:val="000000"/>
        </w:rPr>
      </w:pPr>
      <w:r w:rsidRPr="00B6524B">
        <w:rPr>
          <w:color w:val="000000"/>
        </w:rPr>
        <w:t xml:space="preserve">    4.</w:t>
      </w:r>
      <w:r w:rsidR="00AE045A" w:rsidRPr="00B6524B">
        <w:rPr>
          <w:color w:val="000000"/>
        </w:rPr>
        <w:t>Žemės ūkio plėtros programa</w:t>
      </w:r>
      <w:r w:rsidRPr="00B6524B">
        <w:rPr>
          <w:color w:val="000000"/>
        </w:rPr>
        <w:t xml:space="preserve"> (Nr.11);</w:t>
      </w:r>
    </w:p>
    <w:p w:rsidR="00AE045A" w:rsidRPr="00B6524B" w:rsidRDefault="00252C1A" w:rsidP="00252C1A">
      <w:pPr>
        <w:ind w:left="568"/>
        <w:rPr>
          <w:color w:val="000000"/>
        </w:rPr>
      </w:pPr>
      <w:r w:rsidRPr="00B6524B">
        <w:rPr>
          <w:color w:val="000000"/>
        </w:rPr>
        <w:t xml:space="preserve">        5.</w:t>
      </w:r>
      <w:r w:rsidR="00AE045A" w:rsidRPr="00B6524B">
        <w:rPr>
          <w:color w:val="000000"/>
        </w:rPr>
        <w:t>Švarios, sveikos aplinkos ir energijos taupymo programa</w:t>
      </w:r>
      <w:r w:rsidRPr="00B6524B">
        <w:rPr>
          <w:color w:val="000000"/>
        </w:rPr>
        <w:t xml:space="preserve"> (Nr.12);</w:t>
      </w:r>
    </w:p>
    <w:p w:rsidR="00AE045A" w:rsidRPr="00B6524B" w:rsidRDefault="00252C1A" w:rsidP="00252C1A">
      <w:pPr>
        <w:ind w:left="568"/>
        <w:rPr>
          <w:color w:val="000000"/>
        </w:rPr>
      </w:pPr>
      <w:r w:rsidRPr="00B6524B">
        <w:rPr>
          <w:color w:val="000000"/>
        </w:rPr>
        <w:t xml:space="preserve">        6.</w:t>
      </w:r>
      <w:r w:rsidR="00AE045A" w:rsidRPr="00B6524B">
        <w:rPr>
          <w:color w:val="000000"/>
        </w:rPr>
        <w:t>Socialinės apsaugos programa</w:t>
      </w:r>
      <w:r w:rsidRPr="00B6524B">
        <w:rPr>
          <w:color w:val="000000"/>
        </w:rPr>
        <w:t xml:space="preserve"> (Nr.13).</w:t>
      </w:r>
    </w:p>
    <w:p w:rsidR="00AE045A" w:rsidRPr="00B6524B" w:rsidRDefault="00AE045A" w:rsidP="00AE045A">
      <w:pPr>
        <w:rPr>
          <w:color w:val="000000"/>
        </w:rPr>
      </w:pPr>
    </w:p>
    <w:p w:rsidR="00AE045A" w:rsidRPr="00B6524B" w:rsidRDefault="00537E52" w:rsidP="00537E52">
      <w:pPr>
        <w:jc w:val="center"/>
        <w:rPr>
          <w:b/>
          <w:color w:val="000000"/>
        </w:rPr>
      </w:pPr>
      <w:r w:rsidRPr="00B6524B">
        <w:rPr>
          <w:b/>
          <w:color w:val="000000"/>
        </w:rPr>
        <w:t>VEIKLOS APŽVALGA PAGAL SENIŪNIJOS METINĮ VEIKLOS PLANĄ</w:t>
      </w:r>
    </w:p>
    <w:p w:rsidR="00E67820" w:rsidRPr="00B6524B" w:rsidRDefault="00E67820" w:rsidP="00AE045A">
      <w:pPr>
        <w:rPr>
          <w:b/>
          <w:color w:val="000000"/>
        </w:rPr>
      </w:pPr>
    </w:p>
    <w:p w:rsidR="00E67820" w:rsidRPr="00B6524B" w:rsidRDefault="00E67820" w:rsidP="0034566A">
      <w:pPr>
        <w:jc w:val="both"/>
        <w:rPr>
          <w:color w:val="000000"/>
        </w:rPr>
      </w:pPr>
      <w:r w:rsidRPr="00B6524B">
        <w:rPr>
          <w:b/>
          <w:color w:val="000000"/>
        </w:rPr>
        <w:t xml:space="preserve">             </w:t>
      </w:r>
      <w:r w:rsidRPr="00B6524B">
        <w:rPr>
          <w:color w:val="000000"/>
        </w:rPr>
        <w:t>S</w:t>
      </w:r>
      <w:r w:rsidRPr="00B6524B">
        <w:rPr>
          <w:rFonts w:hint="eastAsia"/>
          <w:color w:val="000000"/>
        </w:rPr>
        <w:t>intautų</w:t>
      </w:r>
      <w:r w:rsidRPr="00B6524B">
        <w:rPr>
          <w:color w:val="000000"/>
        </w:rPr>
        <w:t xml:space="preserve"> seniūnijos pagrindinis tikslas yra gerinti gyvenimo kokybę seniūnijoje, kuriant sveiką, saugią ir švarią aplinką. Įgyvendinant </w:t>
      </w:r>
      <w:r w:rsidRPr="00B6524B">
        <w:rPr>
          <w:rFonts w:hint="eastAsia"/>
          <w:color w:val="000000"/>
        </w:rPr>
        <w:t>Sintautų</w:t>
      </w:r>
      <w:r w:rsidRPr="00B6524B">
        <w:rPr>
          <w:color w:val="000000"/>
        </w:rPr>
        <w:t xml:space="preserve"> </w:t>
      </w:r>
      <w:r w:rsidR="00C23F70" w:rsidRPr="00B6524B">
        <w:rPr>
          <w:color w:val="000000"/>
        </w:rPr>
        <w:t xml:space="preserve">seniūnijos 2017 metų veiklos plane </w:t>
      </w:r>
      <w:r w:rsidRPr="00B6524B">
        <w:rPr>
          <w:color w:val="000000"/>
        </w:rPr>
        <w:t>iškeltą tikslą, vykdant savarankiškas ir deleguotas funkcijas, seniūnijos gyventojai bus aptarnaujami laiku ir kokybiškai, suteikiama reikalinga informacija, išduodamos pažymos ir kiti reikalingi dokumentai, suteikiama reikalinga socialinė pagalba, žemės ūkio subjektams suteikiama reikalinga informacija, deklaruoti gyvenamą vietą ir gauti pažymas. Siekiama efektyviai išnaudoti visus esamus rezervus nedarbui mažinti, pritraukti investicijas, siekiant sukurti palankias sąlygas verslui. Kuriama saugi ir švari aplinka bendruomenės nariams. Seniūnijoje 201</w:t>
      </w:r>
      <w:r w:rsidR="00327A82" w:rsidRPr="00B6524B">
        <w:rPr>
          <w:color w:val="000000"/>
        </w:rPr>
        <w:t>7</w:t>
      </w:r>
      <w:r w:rsidR="00C23F70" w:rsidRPr="00B6524B">
        <w:rPr>
          <w:color w:val="000000"/>
        </w:rPr>
        <w:t xml:space="preserve"> </w:t>
      </w:r>
      <w:r w:rsidRPr="00B6524B">
        <w:rPr>
          <w:color w:val="000000"/>
        </w:rPr>
        <w:t>m. sausio 1 d. duomenimis gyveno 16</w:t>
      </w:r>
      <w:r w:rsidR="008D58A5" w:rsidRPr="00B6524B">
        <w:rPr>
          <w:color w:val="000000"/>
        </w:rPr>
        <w:t>47</w:t>
      </w:r>
      <w:r w:rsidRPr="00B6524B">
        <w:rPr>
          <w:color w:val="000000"/>
        </w:rPr>
        <w:t xml:space="preserve"> gyventojai. Seniūnija yra suskirstyta į 6 </w:t>
      </w:r>
      <w:proofErr w:type="spellStart"/>
      <w:r w:rsidRPr="00B6524B">
        <w:rPr>
          <w:color w:val="000000"/>
        </w:rPr>
        <w:t>seniūnaitijas</w:t>
      </w:r>
      <w:proofErr w:type="spellEnd"/>
      <w:r w:rsidRPr="00B6524B">
        <w:rPr>
          <w:color w:val="000000"/>
        </w:rPr>
        <w:t xml:space="preserve">: Sintautų, </w:t>
      </w:r>
      <w:proofErr w:type="spellStart"/>
      <w:r w:rsidRPr="00B6524B">
        <w:rPr>
          <w:rFonts w:hint="eastAsia"/>
          <w:color w:val="000000"/>
        </w:rPr>
        <w:t>Grie</w:t>
      </w:r>
      <w:r w:rsidRPr="00B6524B">
        <w:rPr>
          <w:color w:val="000000"/>
        </w:rPr>
        <w:t>b</w:t>
      </w:r>
      <w:r w:rsidRPr="00B6524B">
        <w:rPr>
          <w:rFonts w:hint="eastAsia"/>
          <w:color w:val="000000"/>
        </w:rPr>
        <w:t>čių</w:t>
      </w:r>
      <w:proofErr w:type="spellEnd"/>
      <w:r w:rsidRPr="00B6524B">
        <w:rPr>
          <w:color w:val="000000"/>
        </w:rPr>
        <w:t xml:space="preserve">, </w:t>
      </w:r>
      <w:proofErr w:type="spellStart"/>
      <w:r w:rsidRPr="00B6524B">
        <w:rPr>
          <w:color w:val="000000"/>
        </w:rPr>
        <w:t>Pentos</w:t>
      </w:r>
      <w:proofErr w:type="spellEnd"/>
      <w:r w:rsidRPr="00B6524B">
        <w:rPr>
          <w:color w:val="000000"/>
        </w:rPr>
        <w:t xml:space="preserve">, Beržynų, </w:t>
      </w:r>
      <w:proofErr w:type="spellStart"/>
      <w:r w:rsidRPr="00B6524B">
        <w:rPr>
          <w:color w:val="000000"/>
        </w:rPr>
        <w:t>Užpjaunių</w:t>
      </w:r>
      <w:proofErr w:type="spellEnd"/>
      <w:r w:rsidRPr="00B6524B">
        <w:rPr>
          <w:color w:val="000000"/>
        </w:rPr>
        <w:t xml:space="preserve"> ir Užsienių.</w:t>
      </w:r>
    </w:p>
    <w:p w:rsidR="00866517" w:rsidRPr="00B6524B" w:rsidRDefault="00866517" w:rsidP="0034566A">
      <w:pPr>
        <w:jc w:val="both"/>
        <w:rPr>
          <w:color w:val="000000"/>
        </w:rPr>
      </w:pPr>
    </w:p>
    <w:p w:rsidR="00866517" w:rsidRPr="00B6524B" w:rsidRDefault="00866517" w:rsidP="00866517">
      <w:pPr>
        <w:jc w:val="center"/>
        <w:rPr>
          <w:b/>
          <w:color w:val="000000"/>
        </w:rPr>
      </w:pPr>
      <w:r w:rsidRPr="00B6524B">
        <w:rPr>
          <w:b/>
          <w:color w:val="000000"/>
        </w:rPr>
        <w:t>DUOMENYS APIE SENIŪNIJĄ</w:t>
      </w:r>
    </w:p>
    <w:p w:rsidR="00866517" w:rsidRPr="00B6524B" w:rsidRDefault="00866517" w:rsidP="00866517">
      <w:pPr>
        <w:jc w:val="center"/>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6082"/>
        <w:gridCol w:w="1525"/>
        <w:gridCol w:w="1672"/>
      </w:tblGrid>
      <w:tr w:rsidR="00866517" w:rsidRPr="00B6524B" w:rsidTr="007D33B6">
        <w:tc>
          <w:tcPr>
            <w:tcW w:w="534" w:type="dxa"/>
            <w:shd w:val="clear" w:color="auto" w:fill="auto"/>
          </w:tcPr>
          <w:p w:rsidR="00866517" w:rsidRPr="00B6524B" w:rsidRDefault="00866517" w:rsidP="007D33B6">
            <w:pPr>
              <w:jc w:val="both"/>
              <w:rPr>
                <w:color w:val="000000"/>
              </w:rPr>
            </w:pPr>
            <w:r w:rsidRPr="00B6524B">
              <w:rPr>
                <w:color w:val="000000"/>
              </w:rPr>
              <w:t>1.</w:t>
            </w:r>
          </w:p>
        </w:tc>
        <w:tc>
          <w:tcPr>
            <w:tcW w:w="6237" w:type="dxa"/>
            <w:shd w:val="clear" w:color="auto" w:fill="auto"/>
          </w:tcPr>
          <w:p w:rsidR="00866517" w:rsidRPr="00B6524B" w:rsidRDefault="00866517" w:rsidP="007D33B6">
            <w:pPr>
              <w:jc w:val="both"/>
              <w:rPr>
                <w:color w:val="000000"/>
              </w:rPr>
            </w:pPr>
            <w:r w:rsidRPr="00B6524B">
              <w:rPr>
                <w:color w:val="000000"/>
              </w:rPr>
              <w:t>Seni</w:t>
            </w:r>
            <w:r w:rsidRPr="00B6524B">
              <w:rPr>
                <w:rFonts w:hint="eastAsia"/>
                <w:color w:val="000000"/>
              </w:rPr>
              <w:t>ū</w:t>
            </w:r>
            <w:r w:rsidRPr="00B6524B">
              <w:rPr>
                <w:color w:val="000000"/>
              </w:rPr>
              <w:t>nijos plotas</w:t>
            </w:r>
          </w:p>
        </w:tc>
        <w:tc>
          <w:tcPr>
            <w:tcW w:w="1559" w:type="dxa"/>
            <w:shd w:val="clear" w:color="auto" w:fill="auto"/>
          </w:tcPr>
          <w:p w:rsidR="00866517" w:rsidRPr="00B6524B" w:rsidRDefault="00866517" w:rsidP="007D33B6">
            <w:pPr>
              <w:jc w:val="both"/>
              <w:rPr>
                <w:color w:val="000000"/>
              </w:rPr>
            </w:pPr>
            <w:r w:rsidRPr="00B6524B">
              <w:rPr>
                <w:color w:val="000000"/>
              </w:rPr>
              <w:t>ha</w:t>
            </w:r>
          </w:p>
        </w:tc>
        <w:tc>
          <w:tcPr>
            <w:tcW w:w="1705" w:type="dxa"/>
            <w:shd w:val="clear" w:color="auto" w:fill="auto"/>
          </w:tcPr>
          <w:p w:rsidR="00866517" w:rsidRPr="00B6524B" w:rsidRDefault="00866517" w:rsidP="007D33B6">
            <w:pPr>
              <w:jc w:val="both"/>
              <w:rPr>
                <w:color w:val="000000"/>
              </w:rPr>
            </w:pPr>
            <w:r w:rsidRPr="00B6524B">
              <w:rPr>
                <w:color w:val="000000"/>
              </w:rPr>
              <w:t>9500</w:t>
            </w:r>
          </w:p>
        </w:tc>
      </w:tr>
      <w:tr w:rsidR="00866517" w:rsidRPr="00B6524B" w:rsidTr="007D33B6">
        <w:tc>
          <w:tcPr>
            <w:tcW w:w="534" w:type="dxa"/>
            <w:shd w:val="clear" w:color="auto" w:fill="auto"/>
          </w:tcPr>
          <w:p w:rsidR="00866517" w:rsidRPr="00B6524B" w:rsidRDefault="00866517" w:rsidP="007D33B6">
            <w:pPr>
              <w:jc w:val="both"/>
              <w:rPr>
                <w:color w:val="000000"/>
              </w:rPr>
            </w:pPr>
            <w:r w:rsidRPr="00B6524B">
              <w:rPr>
                <w:color w:val="000000"/>
              </w:rPr>
              <w:t>2.</w:t>
            </w:r>
          </w:p>
        </w:tc>
        <w:tc>
          <w:tcPr>
            <w:tcW w:w="6237" w:type="dxa"/>
            <w:shd w:val="clear" w:color="auto" w:fill="auto"/>
          </w:tcPr>
          <w:p w:rsidR="00866517" w:rsidRPr="00B6524B" w:rsidRDefault="00866517" w:rsidP="007D33B6">
            <w:pPr>
              <w:jc w:val="both"/>
              <w:rPr>
                <w:color w:val="000000"/>
              </w:rPr>
            </w:pPr>
            <w:r w:rsidRPr="00B6524B">
              <w:rPr>
                <w:color w:val="000000"/>
              </w:rPr>
              <w:t>Bendras kelių ir gatvių ilgis</w:t>
            </w:r>
          </w:p>
        </w:tc>
        <w:tc>
          <w:tcPr>
            <w:tcW w:w="1559" w:type="dxa"/>
            <w:shd w:val="clear" w:color="auto" w:fill="auto"/>
          </w:tcPr>
          <w:p w:rsidR="00866517" w:rsidRPr="00B6524B" w:rsidRDefault="00866517" w:rsidP="007D33B6">
            <w:pPr>
              <w:jc w:val="both"/>
              <w:rPr>
                <w:color w:val="000000"/>
              </w:rPr>
            </w:pPr>
            <w:r w:rsidRPr="00B6524B">
              <w:rPr>
                <w:color w:val="000000"/>
              </w:rPr>
              <w:t>km</w:t>
            </w:r>
          </w:p>
        </w:tc>
        <w:tc>
          <w:tcPr>
            <w:tcW w:w="1705" w:type="dxa"/>
            <w:shd w:val="clear" w:color="auto" w:fill="auto"/>
          </w:tcPr>
          <w:p w:rsidR="00866517" w:rsidRPr="00B6524B" w:rsidRDefault="00866517" w:rsidP="007D33B6">
            <w:pPr>
              <w:jc w:val="both"/>
              <w:rPr>
                <w:color w:val="000000"/>
              </w:rPr>
            </w:pPr>
            <w:r w:rsidRPr="00B6524B">
              <w:rPr>
                <w:color w:val="000000"/>
              </w:rPr>
              <w:t>76,30</w:t>
            </w:r>
          </w:p>
        </w:tc>
      </w:tr>
      <w:tr w:rsidR="00866517" w:rsidRPr="00B6524B" w:rsidTr="007D33B6">
        <w:tc>
          <w:tcPr>
            <w:tcW w:w="534" w:type="dxa"/>
            <w:shd w:val="clear" w:color="auto" w:fill="auto"/>
          </w:tcPr>
          <w:p w:rsidR="00866517" w:rsidRPr="00B6524B" w:rsidRDefault="00866517" w:rsidP="007D33B6">
            <w:pPr>
              <w:jc w:val="both"/>
              <w:rPr>
                <w:color w:val="000000"/>
              </w:rPr>
            </w:pPr>
            <w:r w:rsidRPr="00B6524B">
              <w:rPr>
                <w:color w:val="000000"/>
              </w:rPr>
              <w:t>3.</w:t>
            </w:r>
          </w:p>
        </w:tc>
        <w:tc>
          <w:tcPr>
            <w:tcW w:w="6237" w:type="dxa"/>
            <w:shd w:val="clear" w:color="auto" w:fill="auto"/>
          </w:tcPr>
          <w:p w:rsidR="00866517" w:rsidRPr="00B6524B" w:rsidRDefault="00866517" w:rsidP="007D33B6">
            <w:pPr>
              <w:jc w:val="both"/>
              <w:rPr>
                <w:color w:val="000000"/>
              </w:rPr>
            </w:pPr>
            <w:r w:rsidRPr="00B6524B">
              <w:rPr>
                <w:color w:val="000000"/>
              </w:rPr>
              <w:t>Gatvių skaičius</w:t>
            </w:r>
          </w:p>
        </w:tc>
        <w:tc>
          <w:tcPr>
            <w:tcW w:w="1559" w:type="dxa"/>
            <w:shd w:val="clear" w:color="auto" w:fill="auto"/>
          </w:tcPr>
          <w:p w:rsidR="00866517" w:rsidRPr="00B6524B" w:rsidRDefault="00C20AF6" w:rsidP="007D33B6">
            <w:pPr>
              <w:jc w:val="both"/>
              <w:rPr>
                <w:color w:val="000000"/>
              </w:rPr>
            </w:pPr>
            <w:r w:rsidRPr="00B6524B">
              <w:rPr>
                <w:color w:val="000000"/>
              </w:rPr>
              <w:t>vnt.</w:t>
            </w:r>
          </w:p>
        </w:tc>
        <w:tc>
          <w:tcPr>
            <w:tcW w:w="1705" w:type="dxa"/>
            <w:shd w:val="clear" w:color="auto" w:fill="auto"/>
          </w:tcPr>
          <w:p w:rsidR="00866517" w:rsidRPr="00B6524B" w:rsidRDefault="00866517" w:rsidP="007D33B6">
            <w:pPr>
              <w:jc w:val="both"/>
              <w:rPr>
                <w:color w:val="000000"/>
              </w:rPr>
            </w:pPr>
            <w:r w:rsidRPr="00B6524B">
              <w:rPr>
                <w:color w:val="000000"/>
              </w:rPr>
              <w:t>29</w:t>
            </w:r>
          </w:p>
        </w:tc>
      </w:tr>
      <w:tr w:rsidR="00866517" w:rsidRPr="00B6524B" w:rsidTr="007D33B6">
        <w:tc>
          <w:tcPr>
            <w:tcW w:w="534" w:type="dxa"/>
            <w:shd w:val="clear" w:color="auto" w:fill="auto"/>
          </w:tcPr>
          <w:p w:rsidR="00866517" w:rsidRPr="00B6524B" w:rsidRDefault="00B71237" w:rsidP="007D33B6">
            <w:pPr>
              <w:jc w:val="both"/>
              <w:rPr>
                <w:color w:val="000000"/>
              </w:rPr>
            </w:pPr>
            <w:r w:rsidRPr="00B6524B">
              <w:rPr>
                <w:color w:val="000000"/>
              </w:rPr>
              <w:t>4</w:t>
            </w:r>
            <w:r w:rsidR="00866517" w:rsidRPr="00B6524B">
              <w:rPr>
                <w:color w:val="000000"/>
              </w:rPr>
              <w:t>.</w:t>
            </w:r>
          </w:p>
        </w:tc>
        <w:tc>
          <w:tcPr>
            <w:tcW w:w="6237" w:type="dxa"/>
            <w:shd w:val="clear" w:color="auto" w:fill="auto"/>
          </w:tcPr>
          <w:p w:rsidR="00866517" w:rsidRPr="00B6524B" w:rsidRDefault="00866517" w:rsidP="007D33B6">
            <w:pPr>
              <w:jc w:val="both"/>
              <w:rPr>
                <w:color w:val="000000"/>
              </w:rPr>
            </w:pPr>
            <w:r w:rsidRPr="00B6524B">
              <w:rPr>
                <w:color w:val="000000"/>
              </w:rPr>
              <w:t>Tvarkomų kapinių skaičius</w:t>
            </w:r>
          </w:p>
        </w:tc>
        <w:tc>
          <w:tcPr>
            <w:tcW w:w="1559" w:type="dxa"/>
            <w:shd w:val="clear" w:color="auto" w:fill="auto"/>
          </w:tcPr>
          <w:p w:rsidR="00866517" w:rsidRPr="00B6524B" w:rsidRDefault="00C20AF6" w:rsidP="007D33B6">
            <w:pPr>
              <w:jc w:val="both"/>
              <w:rPr>
                <w:color w:val="000000"/>
              </w:rPr>
            </w:pPr>
            <w:r w:rsidRPr="00B6524B">
              <w:rPr>
                <w:color w:val="000000"/>
              </w:rPr>
              <w:t>vnt.</w:t>
            </w:r>
          </w:p>
        </w:tc>
        <w:tc>
          <w:tcPr>
            <w:tcW w:w="1705" w:type="dxa"/>
            <w:shd w:val="clear" w:color="auto" w:fill="auto"/>
          </w:tcPr>
          <w:p w:rsidR="00866517" w:rsidRPr="00B6524B" w:rsidRDefault="00866517" w:rsidP="007D33B6">
            <w:pPr>
              <w:jc w:val="both"/>
              <w:rPr>
                <w:color w:val="000000"/>
              </w:rPr>
            </w:pPr>
            <w:r w:rsidRPr="00B6524B">
              <w:rPr>
                <w:color w:val="000000"/>
              </w:rPr>
              <w:t>17</w:t>
            </w:r>
          </w:p>
        </w:tc>
      </w:tr>
      <w:tr w:rsidR="00866517" w:rsidRPr="00B6524B" w:rsidTr="007D33B6">
        <w:tc>
          <w:tcPr>
            <w:tcW w:w="534" w:type="dxa"/>
            <w:shd w:val="clear" w:color="auto" w:fill="auto"/>
          </w:tcPr>
          <w:p w:rsidR="00866517" w:rsidRPr="00B6524B" w:rsidRDefault="00B71237" w:rsidP="007D33B6">
            <w:pPr>
              <w:jc w:val="both"/>
              <w:rPr>
                <w:color w:val="000000"/>
              </w:rPr>
            </w:pPr>
            <w:r w:rsidRPr="00B6524B">
              <w:rPr>
                <w:color w:val="000000"/>
              </w:rPr>
              <w:t>5</w:t>
            </w:r>
            <w:r w:rsidR="00866517" w:rsidRPr="00B6524B">
              <w:rPr>
                <w:color w:val="000000"/>
              </w:rPr>
              <w:t>.</w:t>
            </w:r>
          </w:p>
        </w:tc>
        <w:tc>
          <w:tcPr>
            <w:tcW w:w="6237" w:type="dxa"/>
            <w:shd w:val="clear" w:color="auto" w:fill="auto"/>
          </w:tcPr>
          <w:p w:rsidR="00866517" w:rsidRPr="00B6524B" w:rsidRDefault="00866517" w:rsidP="007D33B6">
            <w:pPr>
              <w:jc w:val="both"/>
              <w:rPr>
                <w:color w:val="000000"/>
              </w:rPr>
            </w:pPr>
            <w:r w:rsidRPr="00B6524B">
              <w:rPr>
                <w:color w:val="000000"/>
              </w:rPr>
              <w:t>Kapinių teritorijų plotas</w:t>
            </w:r>
          </w:p>
        </w:tc>
        <w:tc>
          <w:tcPr>
            <w:tcW w:w="1559" w:type="dxa"/>
            <w:shd w:val="clear" w:color="auto" w:fill="auto"/>
          </w:tcPr>
          <w:p w:rsidR="00866517" w:rsidRPr="00B6524B" w:rsidRDefault="00866517" w:rsidP="007D33B6">
            <w:pPr>
              <w:jc w:val="both"/>
              <w:rPr>
                <w:color w:val="000000"/>
              </w:rPr>
            </w:pPr>
            <w:r w:rsidRPr="00B6524B">
              <w:rPr>
                <w:color w:val="000000"/>
              </w:rPr>
              <w:t>ha</w:t>
            </w:r>
          </w:p>
        </w:tc>
        <w:tc>
          <w:tcPr>
            <w:tcW w:w="1705" w:type="dxa"/>
            <w:shd w:val="clear" w:color="auto" w:fill="auto"/>
          </w:tcPr>
          <w:p w:rsidR="00866517" w:rsidRPr="00B6524B" w:rsidRDefault="00866517" w:rsidP="007D33B6">
            <w:pPr>
              <w:jc w:val="both"/>
              <w:rPr>
                <w:color w:val="000000"/>
              </w:rPr>
            </w:pPr>
            <w:r w:rsidRPr="00B6524B">
              <w:rPr>
                <w:color w:val="000000"/>
              </w:rPr>
              <w:t>3,39</w:t>
            </w:r>
          </w:p>
        </w:tc>
      </w:tr>
      <w:tr w:rsidR="00866517" w:rsidRPr="00B6524B" w:rsidTr="007D33B6">
        <w:tc>
          <w:tcPr>
            <w:tcW w:w="534" w:type="dxa"/>
            <w:shd w:val="clear" w:color="auto" w:fill="auto"/>
          </w:tcPr>
          <w:p w:rsidR="00866517" w:rsidRPr="00B6524B" w:rsidRDefault="00B71237" w:rsidP="007D33B6">
            <w:pPr>
              <w:jc w:val="both"/>
              <w:rPr>
                <w:color w:val="000000"/>
              </w:rPr>
            </w:pPr>
            <w:r w:rsidRPr="00B6524B">
              <w:rPr>
                <w:color w:val="000000"/>
              </w:rPr>
              <w:t>6</w:t>
            </w:r>
            <w:r w:rsidR="00866517" w:rsidRPr="00B6524B">
              <w:rPr>
                <w:color w:val="000000"/>
              </w:rPr>
              <w:t>.</w:t>
            </w:r>
          </w:p>
        </w:tc>
        <w:tc>
          <w:tcPr>
            <w:tcW w:w="6237" w:type="dxa"/>
            <w:shd w:val="clear" w:color="auto" w:fill="auto"/>
          </w:tcPr>
          <w:p w:rsidR="00866517" w:rsidRPr="00B6524B" w:rsidRDefault="00866517" w:rsidP="007D33B6">
            <w:pPr>
              <w:jc w:val="both"/>
              <w:rPr>
                <w:color w:val="000000"/>
              </w:rPr>
            </w:pPr>
            <w:r w:rsidRPr="00B6524B">
              <w:rPr>
                <w:color w:val="000000"/>
              </w:rPr>
              <w:t>Lankytinų vietų seniūnijoje skaičius</w:t>
            </w:r>
          </w:p>
        </w:tc>
        <w:tc>
          <w:tcPr>
            <w:tcW w:w="1559" w:type="dxa"/>
            <w:shd w:val="clear" w:color="auto" w:fill="auto"/>
          </w:tcPr>
          <w:p w:rsidR="00866517" w:rsidRPr="00B6524B" w:rsidRDefault="00C20AF6" w:rsidP="007D33B6">
            <w:pPr>
              <w:jc w:val="both"/>
              <w:rPr>
                <w:color w:val="000000"/>
              </w:rPr>
            </w:pPr>
            <w:r w:rsidRPr="00B6524B">
              <w:rPr>
                <w:color w:val="000000"/>
              </w:rPr>
              <w:t>vnt.</w:t>
            </w:r>
          </w:p>
        </w:tc>
        <w:tc>
          <w:tcPr>
            <w:tcW w:w="1705" w:type="dxa"/>
            <w:shd w:val="clear" w:color="auto" w:fill="auto"/>
          </w:tcPr>
          <w:p w:rsidR="00866517" w:rsidRPr="00B6524B" w:rsidRDefault="00866517" w:rsidP="007D33B6">
            <w:pPr>
              <w:jc w:val="both"/>
              <w:rPr>
                <w:color w:val="000000"/>
              </w:rPr>
            </w:pPr>
            <w:r w:rsidRPr="00B6524B">
              <w:rPr>
                <w:color w:val="000000"/>
              </w:rPr>
              <w:t>7</w:t>
            </w:r>
          </w:p>
        </w:tc>
      </w:tr>
      <w:tr w:rsidR="00866517" w:rsidRPr="00B6524B" w:rsidTr="007D33B6">
        <w:tc>
          <w:tcPr>
            <w:tcW w:w="534" w:type="dxa"/>
            <w:shd w:val="clear" w:color="auto" w:fill="auto"/>
          </w:tcPr>
          <w:p w:rsidR="00866517" w:rsidRPr="00B6524B" w:rsidRDefault="00B71237" w:rsidP="007D33B6">
            <w:pPr>
              <w:jc w:val="both"/>
              <w:rPr>
                <w:color w:val="000000"/>
              </w:rPr>
            </w:pPr>
            <w:r w:rsidRPr="00B6524B">
              <w:rPr>
                <w:color w:val="000000"/>
              </w:rPr>
              <w:t>7</w:t>
            </w:r>
            <w:r w:rsidR="00866517" w:rsidRPr="00B6524B">
              <w:rPr>
                <w:color w:val="000000"/>
              </w:rPr>
              <w:t>.</w:t>
            </w:r>
          </w:p>
        </w:tc>
        <w:tc>
          <w:tcPr>
            <w:tcW w:w="6237" w:type="dxa"/>
            <w:shd w:val="clear" w:color="auto" w:fill="auto"/>
          </w:tcPr>
          <w:p w:rsidR="00866517" w:rsidRPr="00B6524B" w:rsidRDefault="00866517" w:rsidP="007D33B6">
            <w:pPr>
              <w:jc w:val="both"/>
              <w:rPr>
                <w:color w:val="000000"/>
              </w:rPr>
            </w:pPr>
            <w:r w:rsidRPr="00B6524B">
              <w:rPr>
                <w:color w:val="000000"/>
              </w:rPr>
              <w:t>Eksploatuojamų šviestuvų skaičius</w:t>
            </w:r>
          </w:p>
        </w:tc>
        <w:tc>
          <w:tcPr>
            <w:tcW w:w="1559" w:type="dxa"/>
            <w:shd w:val="clear" w:color="auto" w:fill="auto"/>
          </w:tcPr>
          <w:p w:rsidR="00866517" w:rsidRPr="00B6524B" w:rsidRDefault="00C20AF6" w:rsidP="007D33B6">
            <w:pPr>
              <w:jc w:val="both"/>
              <w:rPr>
                <w:color w:val="000000"/>
              </w:rPr>
            </w:pPr>
            <w:r w:rsidRPr="00B6524B">
              <w:rPr>
                <w:color w:val="000000"/>
              </w:rPr>
              <w:t>vnt.</w:t>
            </w:r>
          </w:p>
        </w:tc>
        <w:tc>
          <w:tcPr>
            <w:tcW w:w="1705" w:type="dxa"/>
            <w:shd w:val="clear" w:color="auto" w:fill="auto"/>
          </w:tcPr>
          <w:p w:rsidR="00866517" w:rsidRPr="00B6524B" w:rsidRDefault="00866517" w:rsidP="00327A82">
            <w:pPr>
              <w:jc w:val="both"/>
              <w:rPr>
                <w:color w:val="000000"/>
              </w:rPr>
            </w:pPr>
            <w:r w:rsidRPr="00B6524B">
              <w:rPr>
                <w:color w:val="000000"/>
              </w:rPr>
              <w:t>17</w:t>
            </w:r>
            <w:r w:rsidR="00327A82" w:rsidRPr="00B6524B">
              <w:rPr>
                <w:color w:val="000000"/>
              </w:rPr>
              <w:t>6</w:t>
            </w:r>
          </w:p>
        </w:tc>
      </w:tr>
      <w:tr w:rsidR="00866517" w:rsidRPr="00B6524B" w:rsidTr="007D33B6">
        <w:tc>
          <w:tcPr>
            <w:tcW w:w="534" w:type="dxa"/>
            <w:shd w:val="clear" w:color="auto" w:fill="auto"/>
          </w:tcPr>
          <w:p w:rsidR="00866517" w:rsidRPr="00B6524B" w:rsidRDefault="00B71237" w:rsidP="007D33B6">
            <w:pPr>
              <w:jc w:val="both"/>
              <w:rPr>
                <w:color w:val="000000"/>
              </w:rPr>
            </w:pPr>
            <w:r w:rsidRPr="00B6524B">
              <w:rPr>
                <w:color w:val="000000"/>
              </w:rPr>
              <w:t>8</w:t>
            </w:r>
            <w:r w:rsidR="00866517" w:rsidRPr="00B6524B">
              <w:rPr>
                <w:color w:val="000000"/>
              </w:rPr>
              <w:t>.</w:t>
            </w:r>
          </w:p>
        </w:tc>
        <w:tc>
          <w:tcPr>
            <w:tcW w:w="6237" w:type="dxa"/>
            <w:shd w:val="clear" w:color="auto" w:fill="auto"/>
          </w:tcPr>
          <w:p w:rsidR="00866517" w:rsidRPr="00B6524B" w:rsidRDefault="00866517" w:rsidP="007D33B6">
            <w:pPr>
              <w:jc w:val="both"/>
              <w:rPr>
                <w:color w:val="000000"/>
              </w:rPr>
            </w:pPr>
            <w:r w:rsidRPr="00B6524B">
              <w:rPr>
                <w:color w:val="000000"/>
              </w:rPr>
              <w:t>Seniūnijos prižiūrimų želdinių plotas</w:t>
            </w:r>
          </w:p>
        </w:tc>
        <w:tc>
          <w:tcPr>
            <w:tcW w:w="1559" w:type="dxa"/>
            <w:shd w:val="clear" w:color="auto" w:fill="auto"/>
          </w:tcPr>
          <w:p w:rsidR="00866517" w:rsidRPr="00B6524B" w:rsidRDefault="00866517" w:rsidP="007D33B6">
            <w:pPr>
              <w:jc w:val="both"/>
              <w:rPr>
                <w:color w:val="000000"/>
              </w:rPr>
            </w:pPr>
            <w:r w:rsidRPr="00B6524B">
              <w:rPr>
                <w:color w:val="000000"/>
              </w:rPr>
              <w:t>ha</w:t>
            </w:r>
          </w:p>
        </w:tc>
        <w:tc>
          <w:tcPr>
            <w:tcW w:w="1705" w:type="dxa"/>
            <w:shd w:val="clear" w:color="auto" w:fill="auto"/>
          </w:tcPr>
          <w:p w:rsidR="00866517" w:rsidRPr="00B6524B" w:rsidRDefault="00327A82" w:rsidP="007D33B6">
            <w:pPr>
              <w:jc w:val="both"/>
              <w:rPr>
                <w:color w:val="000000"/>
              </w:rPr>
            </w:pPr>
            <w:r w:rsidRPr="00B6524B">
              <w:rPr>
                <w:color w:val="000000"/>
              </w:rPr>
              <w:t>12</w:t>
            </w:r>
          </w:p>
        </w:tc>
      </w:tr>
      <w:tr w:rsidR="00866517" w:rsidRPr="00B6524B" w:rsidTr="007D33B6">
        <w:tc>
          <w:tcPr>
            <w:tcW w:w="534" w:type="dxa"/>
            <w:shd w:val="clear" w:color="auto" w:fill="auto"/>
          </w:tcPr>
          <w:p w:rsidR="00866517" w:rsidRPr="00B6524B" w:rsidRDefault="00B71237" w:rsidP="007D33B6">
            <w:pPr>
              <w:jc w:val="both"/>
              <w:rPr>
                <w:color w:val="000000"/>
              </w:rPr>
            </w:pPr>
            <w:r w:rsidRPr="00B6524B">
              <w:rPr>
                <w:color w:val="000000"/>
              </w:rPr>
              <w:lastRenderedPageBreak/>
              <w:t>9</w:t>
            </w:r>
            <w:r w:rsidR="00866517" w:rsidRPr="00B6524B">
              <w:rPr>
                <w:color w:val="000000"/>
              </w:rPr>
              <w:t>.</w:t>
            </w:r>
          </w:p>
        </w:tc>
        <w:tc>
          <w:tcPr>
            <w:tcW w:w="6237" w:type="dxa"/>
            <w:shd w:val="clear" w:color="auto" w:fill="auto"/>
          </w:tcPr>
          <w:p w:rsidR="00866517" w:rsidRPr="00B6524B" w:rsidRDefault="00866517" w:rsidP="007D33B6">
            <w:pPr>
              <w:jc w:val="both"/>
              <w:rPr>
                <w:color w:val="000000"/>
              </w:rPr>
            </w:pPr>
            <w:r w:rsidRPr="00B6524B">
              <w:rPr>
                <w:color w:val="000000"/>
              </w:rPr>
              <w:t>Socialiai remtinų rizikos šeimų skaičius</w:t>
            </w:r>
          </w:p>
        </w:tc>
        <w:tc>
          <w:tcPr>
            <w:tcW w:w="1559" w:type="dxa"/>
            <w:shd w:val="clear" w:color="auto" w:fill="auto"/>
          </w:tcPr>
          <w:p w:rsidR="00866517" w:rsidRPr="00B6524B" w:rsidRDefault="00EA0036" w:rsidP="007D33B6">
            <w:pPr>
              <w:jc w:val="both"/>
              <w:rPr>
                <w:color w:val="000000"/>
              </w:rPr>
            </w:pPr>
            <w:r w:rsidRPr="00B6524B">
              <w:rPr>
                <w:color w:val="000000"/>
              </w:rPr>
              <w:t>v</w:t>
            </w:r>
            <w:r w:rsidR="00866517" w:rsidRPr="00B6524B">
              <w:rPr>
                <w:color w:val="000000"/>
              </w:rPr>
              <w:t>nt.</w:t>
            </w:r>
          </w:p>
        </w:tc>
        <w:tc>
          <w:tcPr>
            <w:tcW w:w="1705" w:type="dxa"/>
            <w:shd w:val="clear" w:color="auto" w:fill="auto"/>
          </w:tcPr>
          <w:p w:rsidR="00866517" w:rsidRPr="00B6524B" w:rsidRDefault="00866517" w:rsidP="00327A82">
            <w:pPr>
              <w:jc w:val="both"/>
              <w:rPr>
                <w:color w:val="000000"/>
              </w:rPr>
            </w:pPr>
            <w:r w:rsidRPr="00B6524B">
              <w:rPr>
                <w:color w:val="000000"/>
              </w:rPr>
              <w:t>1</w:t>
            </w:r>
            <w:r w:rsidR="00327A82" w:rsidRPr="00B6524B">
              <w:rPr>
                <w:color w:val="000000"/>
              </w:rPr>
              <w:t>0</w:t>
            </w:r>
          </w:p>
        </w:tc>
      </w:tr>
    </w:tbl>
    <w:p w:rsidR="00CE3074" w:rsidRDefault="00CE3074" w:rsidP="00011AEB">
      <w:pPr>
        <w:rPr>
          <w:rFonts w:ascii="Times New Roman" w:hAnsi="Times New Roman"/>
          <w:b/>
          <w:bCs/>
          <w:color w:val="000000"/>
          <w:szCs w:val="24"/>
        </w:rPr>
      </w:pPr>
    </w:p>
    <w:p w:rsidR="00011AEB" w:rsidRPr="00B6524B" w:rsidRDefault="00011AEB" w:rsidP="00011AEB">
      <w:pPr>
        <w:rPr>
          <w:rFonts w:ascii="Times New Roman" w:hAnsi="Times New Roman"/>
          <w:b/>
          <w:bCs/>
          <w:color w:val="000000"/>
          <w:szCs w:val="24"/>
        </w:rPr>
      </w:pPr>
      <w:bookmarkStart w:id="0" w:name="_GoBack"/>
      <w:bookmarkEnd w:id="0"/>
      <w:r w:rsidRPr="00B6524B">
        <w:rPr>
          <w:rFonts w:ascii="Times New Roman" w:hAnsi="Times New Roman"/>
          <w:b/>
          <w:bCs/>
          <w:color w:val="000000"/>
          <w:szCs w:val="24"/>
        </w:rPr>
        <w:t>PLANUOJAMI SINTAUTŲ SENI</w:t>
      </w:r>
      <w:r w:rsidRPr="00B6524B">
        <w:rPr>
          <w:rFonts w:ascii="Times New Roman" w:hAnsi="Times New Roman" w:hint="eastAsia"/>
          <w:b/>
          <w:bCs/>
          <w:color w:val="000000"/>
          <w:szCs w:val="24"/>
        </w:rPr>
        <w:t>Ū</w:t>
      </w:r>
      <w:r w:rsidRPr="00B6524B">
        <w:rPr>
          <w:rFonts w:ascii="Times New Roman" w:hAnsi="Times New Roman"/>
          <w:b/>
          <w:bCs/>
          <w:color w:val="000000"/>
          <w:szCs w:val="24"/>
        </w:rPr>
        <w:t>NIJOS 2017 MET</w:t>
      </w:r>
      <w:r w:rsidRPr="00B6524B">
        <w:rPr>
          <w:rFonts w:ascii="Times New Roman" w:hAnsi="Times New Roman" w:hint="eastAsia"/>
          <w:b/>
          <w:bCs/>
          <w:color w:val="000000"/>
          <w:szCs w:val="24"/>
        </w:rPr>
        <w:t>Ų</w:t>
      </w:r>
      <w:r w:rsidRPr="00B6524B">
        <w:rPr>
          <w:rFonts w:ascii="Times New Roman" w:hAnsi="Times New Roman"/>
          <w:b/>
          <w:bCs/>
          <w:color w:val="000000"/>
          <w:szCs w:val="24"/>
        </w:rPr>
        <w:t xml:space="preserve"> VEIKLOS PLANO REZULTATAI</w:t>
      </w:r>
    </w:p>
    <w:p w:rsidR="00680F02" w:rsidRPr="00B6524B" w:rsidRDefault="00680F02" w:rsidP="006058CB">
      <w:pPr>
        <w:jc w:val="both"/>
        <w:rPr>
          <w:color w:val="000000"/>
        </w:rPr>
      </w:pPr>
    </w:p>
    <w:p w:rsidR="006058CB" w:rsidRPr="00B6524B" w:rsidRDefault="006058CB" w:rsidP="00C23F70">
      <w:pPr>
        <w:ind w:firstLine="1281"/>
        <w:jc w:val="both"/>
        <w:rPr>
          <w:color w:val="000000"/>
        </w:rPr>
      </w:pPr>
      <w:r w:rsidRPr="00B6524B">
        <w:rPr>
          <w:color w:val="000000"/>
        </w:rPr>
        <w:t>Įgyvendinant Sintautų seniūnijos 201</w:t>
      </w:r>
      <w:r w:rsidR="00327A82" w:rsidRPr="00B6524B">
        <w:rPr>
          <w:color w:val="000000"/>
        </w:rPr>
        <w:t>7</w:t>
      </w:r>
      <w:r w:rsidRPr="00B6524B">
        <w:rPr>
          <w:color w:val="000000"/>
        </w:rPr>
        <w:t xml:space="preserve"> metų veiklos planą siekiama prisidėti prie Šakių rajono savivaldybės strateginiame 2011-2017 metų plėtros plane numatytų prioritetų įgyvendinimo:</w:t>
      </w:r>
    </w:p>
    <w:p w:rsidR="006058CB" w:rsidRPr="00B6524B" w:rsidRDefault="00C23F70" w:rsidP="00C23F70">
      <w:pPr>
        <w:numPr>
          <w:ilvl w:val="1"/>
          <w:numId w:val="12"/>
        </w:numPr>
        <w:jc w:val="both"/>
        <w:rPr>
          <w:color w:val="000000"/>
        </w:rPr>
      </w:pPr>
      <w:r w:rsidRPr="00B6524B">
        <w:rPr>
          <w:color w:val="000000"/>
        </w:rPr>
        <w:t xml:space="preserve"> </w:t>
      </w:r>
      <w:r w:rsidR="006058CB" w:rsidRPr="00B6524B">
        <w:rPr>
          <w:color w:val="000000"/>
        </w:rPr>
        <w:t>Verslo bei ekonomikos, infrastruktūros plėtros ir saugios aplinkos skatinimas;</w:t>
      </w:r>
    </w:p>
    <w:p w:rsidR="006058CB" w:rsidRPr="00B6524B" w:rsidRDefault="00C23F70" w:rsidP="00C23F70">
      <w:pPr>
        <w:numPr>
          <w:ilvl w:val="1"/>
          <w:numId w:val="12"/>
        </w:numPr>
        <w:jc w:val="both"/>
        <w:rPr>
          <w:color w:val="000000"/>
        </w:rPr>
      </w:pPr>
      <w:r w:rsidRPr="00B6524B">
        <w:rPr>
          <w:color w:val="000000"/>
        </w:rPr>
        <w:t xml:space="preserve"> </w:t>
      </w:r>
      <w:r w:rsidR="006058CB" w:rsidRPr="00B6524B">
        <w:rPr>
          <w:color w:val="000000"/>
        </w:rPr>
        <w:t>Visuomenės švietimo, mokymo (</w:t>
      </w:r>
      <w:proofErr w:type="spellStart"/>
      <w:r w:rsidR="006058CB" w:rsidRPr="00B6524B">
        <w:rPr>
          <w:color w:val="000000"/>
        </w:rPr>
        <w:t>si</w:t>
      </w:r>
      <w:proofErr w:type="spellEnd"/>
      <w:r w:rsidR="006058CB" w:rsidRPr="00B6524B">
        <w:rPr>
          <w:color w:val="000000"/>
        </w:rPr>
        <w:t>) ir sveikatingumo gerini</w:t>
      </w:r>
      <w:r w:rsidRPr="00B6524B">
        <w:rPr>
          <w:color w:val="000000"/>
        </w:rPr>
        <w:t>mas, socialinio saugumo užtikri</w:t>
      </w:r>
      <w:r w:rsidR="006058CB" w:rsidRPr="00B6524B">
        <w:rPr>
          <w:color w:val="000000"/>
        </w:rPr>
        <w:t>nimas;</w:t>
      </w:r>
    </w:p>
    <w:p w:rsidR="006058CB" w:rsidRPr="00B6524B" w:rsidRDefault="00C23F70" w:rsidP="00C23F70">
      <w:pPr>
        <w:numPr>
          <w:ilvl w:val="1"/>
          <w:numId w:val="12"/>
        </w:numPr>
        <w:jc w:val="both"/>
        <w:rPr>
          <w:color w:val="000000"/>
        </w:rPr>
      </w:pPr>
      <w:r w:rsidRPr="00B6524B">
        <w:rPr>
          <w:color w:val="000000"/>
        </w:rPr>
        <w:t xml:space="preserve"> </w:t>
      </w:r>
      <w:r w:rsidR="006058CB" w:rsidRPr="00B6524B">
        <w:rPr>
          <w:color w:val="000000"/>
        </w:rPr>
        <w:t>Krašto kultūrinio savitumo, patrauklumo puoselėjimas ir turizmo skatinimas;</w:t>
      </w:r>
    </w:p>
    <w:p w:rsidR="006058CB" w:rsidRPr="00B6524B" w:rsidRDefault="00C23F70" w:rsidP="00C23F70">
      <w:pPr>
        <w:numPr>
          <w:ilvl w:val="1"/>
          <w:numId w:val="12"/>
        </w:numPr>
        <w:jc w:val="both"/>
        <w:rPr>
          <w:color w:val="000000"/>
        </w:rPr>
      </w:pPr>
      <w:r w:rsidRPr="00B6524B">
        <w:rPr>
          <w:color w:val="000000"/>
        </w:rPr>
        <w:t xml:space="preserve"> </w:t>
      </w:r>
      <w:r w:rsidR="006058CB" w:rsidRPr="00B6524B">
        <w:rPr>
          <w:color w:val="000000"/>
        </w:rPr>
        <w:t>Kaimo ir žemės ūkio sektoriaus plėtra.</w:t>
      </w:r>
    </w:p>
    <w:p w:rsidR="006058CB" w:rsidRPr="00B6524B" w:rsidRDefault="006058CB" w:rsidP="006058CB">
      <w:pPr>
        <w:jc w:val="both"/>
        <w:rPr>
          <w:color w:val="000000"/>
        </w:rPr>
      </w:pPr>
    </w:p>
    <w:p w:rsidR="006058CB" w:rsidRPr="00B6524B" w:rsidRDefault="006058CB" w:rsidP="006058CB">
      <w:pPr>
        <w:jc w:val="both"/>
        <w:rPr>
          <w:rFonts w:ascii="Times New Roman" w:hAnsi="Times New Roman"/>
          <w:b/>
          <w:color w:val="000000"/>
        </w:rPr>
      </w:pPr>
      <w:r w:rsidRPr="00B6524B">
        <w:rPr>
          <w:rFonts w:ascii="Times New Roman" w:hAnsi="Times New Roman"/>
          <w:b/>
          <w:color w:val="000000"/>
        </w:rPr>
        <w:t xml:space="preserve">                Sintautų seniūnija įgyvendina:</w:t>
      </w:r>
    </w:p>
    <w:p w:rsidR="00680F02" w:rsidRPr="00B6524B" w:rsidRDefault="00680F02" w:rsidP="006058CB">
      <w:pPr>
        <w:jc w:val="both"/>
        <w:rPr>
          <w:rFonts w:ascii="Times New Roman" w:hAnsi="Times New Roman"/>
          <w:b/>
          <w:color w:val="000000"/>
        </w:rPr>
      </w:pPr>
    </w:p>
    <w:p w:rsidR="00F7457C" w:rsidRPr="00B6524B" w:rsidRDefault="00F7457C" w:rsidP="00F7457C">
      <w:pPr>
        <w:jc w:val="both"/>
        <w:rPr>
          <w:color w:val="000000"/>
        </w:rPr>
      </w:pPr>
      <w:r w:rsidRPr="00B6524B">
        <w:rPr>
          <w:color w:val="000000"/>
        </w:rPr>
        <w:t xml:space="preserve">                  Šakių rajono savivaldybės strateginio 201</w:t>
      </w:r>
      <w:r w:rsidR="00327A82" w:rsidRPr="00B6524B">
        <w:rPr>
          <w:color w:val="000000"/>
        </w:rPr>
        <w:t>7</w:t>
      </w:r>
      <w:r w:rsidRPr="00B6524B">
        <w:rPr>
          <w:color w:val="000000"/>
        </w:rPr>
        <w:t>-201</w:t>
      </w:r>
      <w:r w:rsidR="00327A82" w:rsidRPr="00B6524B">
        <w:rPr>
          <w:color w:val="000000"/>
        </w:rPr>
        <w:t>9</w:t>
      </w:r>
      <w:r w:rsidRPr="00B6524B">
        <w:rPr>
          <w:color w:val="000000"/>
        </w:rPr>
        <w:t xml:space="preserve"> metų veiklos plano programos Nr.1 ,,Mokymosi visą gyvenimą ir sporto programa“ tikslo ,,Gerinti gyvenimo kokybę seniūnijoje, kuriant sveiką, saugią ir švarią aplinką“ seniūnijos uždavi</w:t>
      </w:r>
      <w:r w:rsidR="00467861" w:rsidRPr="00B6524B">
        <w:rPr>
          <w:color w:val="000000"/>
        </w:rPr>
        <w:t>ni</w:t>
      </w:r>
      <w:r w:rsidRPr="00B6524B">
        <w:rPr>
          <w:color w:val="000000"/>
        </w:rPr>
        <w:t xml:space="preserve">o priemonę ,,Mokymasis visą gyvenimą“. Įgyvendinant šią priemonę, bus skiriamos lėšos mokinių pavėžėjimui, mokinio reikmėms įsigyti, pagal pateiktas pažymas. Planuojamos išmokos </w:t>
      </w:r>
      <w:r w:rsidR="00327A82" w:rsidRPr="00B6524B">
        <w:rPr>
          <w:color w:val="000000"/>
        </w:rPr>
        <w:t>1</w:t>
      </w:r>
      <w:r w:rsidRPr="00B6524B">
        <w:rPr>
          <w:color w:val="000000"/>
        </w:rPr>
        <w:t xml:space="preserve"> mokini</w:t>
      </w:r>
      <w:r w:rsidR="00327A82" w:rsidRPr="00B6524B">
        <w:rPr>
          <w:color w:val="000000"/>
        </w:rPr>
        <w:t>ui</w:t>
      </w:r>
      <w:r w:rsidRPr="00B6524B">
        <w:rPr>
          <w:color w:val="000000"/>
        </w:rPr>
        <w:t>.</w:t>
      </w:r>
    </w:p>
    <w:p w:rsidR="00F7457C" w:rsidRPr="00B6524B" w:rsidRDefault="00F7457C" w:rsidP="00F7457C">
      <w:pPr>
        <w:jc w:val="both"/>
        <w:rPr>
          <w:color w:val="000000"/>
        </w:rPr>
      </w:pPr>
      <w:r w:rsidRPr="00B6524B">
        <w:rPr>
          <w:color w:val="000000"/>
        </w:rPr>
        <w:t xml:space="preserve">                 Šakių rajono savivaldybės strateginio 201</w:t>
      </w:r>
      <w:r w:rsidR="00327A82" w:rsidRPr="00B6524B">
        <w:rPr>
          <w:color w:val="000000"/>
        </w:rPr>
        <w:t>7</w:t>
      </w:r>
      <w:r w:rsidRPr="00B6524B">
        <w:rPr>
          <w:color w:val="000000"/>
        </w:rPr>
        <w:t>-201</w:t>
      </w:r>
      <w:r w:rsidR="00327A82" w:rsidRPr="00B6524B">
        <w:rPr>
          <w:color w:val="000000"/>
        </w:rPr>
        <w:t>9</w:t>
      </w:r>
      <w:r w:rsidRPr="00B6524B">
        <w:rPr>
          <w:color w:val="000000"/>
        </w:rPr>
        <w:t xml:space="preserve"> metų veiklos plano programos Nr.7 ,,Savivaldybės veiklos pagrindinių funkcijų programa“ seniūnijos tikslo ir uždavinio priemonę ,,Savivaldybės veiklos pagrindinių funkcijų vykdymas“. Įgyvendinant šią priemonę planuojama: išlaidos ryšiams, transportui, kanceliarinėms prekėms, komunalinėms paslaugoms ir išlaidos seniūnijai priskirtų patalpų išlaikymui.</w:t>
      </w:r>
    </w:p>
    <w:p w:rsidR="00F7457C" w:rsidRPr="00B6524B" w:rsidRDefault="00F7457C" w:rsidP="00F7457C">
      <w:pPr>
        <w:jc w:val="both"/>
        <w:rPr>
          <w:color w:val="000000"/>
        </w:rPr>
      </w:pPr>
      <w:r w:rsidRPr="00B6524B">
        <w:rPr>
          <w:color w:val="000000"/>
        </w:rPr>
        <w:t xml:space="preserve">                Šakių rajono savivaldybės strateginio 201</w:t>
      </w:r>
      <w:r w:rsidR="00327A82" w:rsidRPr="00B6524B">
        <w:rPr>
          <w:color w:val="000000"/>
        </w:rPr>
        <w:t>7</w:t>
      </w:r>
      <w:r w:rsidRPr="00B6524B">
        <w:rPr>
          <w:color w:val="000000"/>
        </w:rPr>
        <w:t>-201</w:t>
      </w:r>
      <w:r w:rsidR="00327A82" w:rsidRPr="00B6524B">
        <w:rPr>
          <w:color w:val="000000"/>
        </w:rPr>
        <w:t>9</w:t>
      </w:r>
      <w:r w:rsidRPr="00B6524B">
        <w:rPr>
          <w:color w:val="000000"/>
        </w:rPr>
        <w:t xml:space="preserve"> metų veiklos plano programos Nr.8 ,,Darbo rinkos politikos rengimo ir įgyvendinimo programa“ seniūnijos tikslo ir uždavinio priemonę ,,Viešųjų darbų organizavimas“. Įgyvendinant šią priemonę bus vykdoma seniūnijos gyvenviečių gatvių, šaligatvių, pakelių, takų tvarkymas. Gyvenviečių bendro naudojimo teritorijų žolės pjovimas ir medžių genėjimas, želdinių priežiūra. Pagal viešųjų darbų programą planuojama įdarbinti </w:t>
      </w:r>
      <w:r w:rsidR="00327A82" w:rsidRPr="00B6524B">
        <w:rPr>
          <w:color w:val="000000"/>
        </w:rPr>
        <w:t>5</w:t>
      </w:r>
      <w:r w:rsidRPr="00B6524B">
        <w:rPr>
          <w:color w:val="000000"/>
        </w:rPr>
        <w:t xml:space="preserve"> žmones. </w:t>
      </w:r>
    </w:p>
    <w:p w:rsidR="00F7457C" w:rsidRPr="00B6524B" w:rsidRDefault="00467861" w:rsidP="00F7457C">
      <w:pPr>
        <w:jc w:val="both"/>
        <w:rPr>
          <w:color w:val="000000"/>
        </w:rPr>
      </w:pPr>
      <w:r w:rsidRPr="00B6524B">
        <w:rPr>
          <w:color w:val="000000"/>
        </w:rPr>
        <w:t xml:space="preserve">                </w:t>
      </w:r>
      <w:r w:rsidR="00F7457C" w:rsidRPr="00B6524B">
        <w:rPr>
          <w:color w:val="000000"/>
        </w:rPr>
        <w:t>Šakių rajono savivaldybės strateginio 201</w:t>
      </w:r>
      <w:r w:rsidR="00327A82" w:rsidRPr="00B6524B">
        <w:rPr>
          <w:color w:val="000000"/>
        </w:rPr>
        <w:t>7</w:t>
      </w:r>
      <w:r w:rsidR="00F7457C" w:rsidRPr="00B6524B">
        <w:rPr>
          <w:color w:val="000000"/>
        </w:rPr>
        <w:t>-201</w:t>
      </w:r>
      <w:r w:rsidR="00327A82" w:rsidRPr="00B6524B">
        <w:rPr>
          <w:color w:val="000000"/>
        </w:rPr>
        <w:t>9</w:t>
      </w:r>
      <w:r w:rsidR="00F7457C" w:rsidRPr="00B6524B">
        <w:rPr>
          <w:color w:val="000000"/>
        </w:rPr>
        <w:t xml:space="preserve"> metų veiklos plano programos Nr.11 ,,Žemės ūkio plėtros programa“ seniūnijos tikslo ,,Gerinti gyvenimo kokybę seniūnijoje, kuriant </w:t>
      </w:r>
      <w:proofErr w:type="spellStart"/>
      <w:r w:rsidR="00F7457C" w:rsidRPr="00B6524B">
        <w:rPr>
          <w:color w:val="000000"/>
        </w:rPr>
        <w:t>svei</w:t>
      </w:r>
      <w:proofErr w:type="spellEnd"/>
      <w:r w:rsidR="00F7457C" w:rsidRPr="00B6524B">
        <w:rPr>
          <w:color w:val="000000"/>
        </w:rPr>
        <w:t>-</w:t>
      </w:r>
    </w:p>
    <w:p w:rsidR="00F7457C" w:rsidRPr="00B6524B" w:rsidRDefault="00467861" w:rsidP="00F7457C">
      <w:pPr>
        <w:jc w:val="both"/>
        <w:rPr>
          <w:color w:val="000000"/>
        </w:rPr>
      </w:pPr>
      <w:r w:rsidRPr="00B6524B">
        <w:rPr>
          <w:color w:val="000000"/>
        </w:rPr>
        <w:t>k</w:t>
      </w:r>
      <w:r w:rsidR="00F7457C" w:rsidRPr="00B6524B">
        <w:rPr>
          <w:color w:val="000000"/>
        </w:rPr>
        <w:t>ą, saugią ir švarią aplinką“ ir uždavinio priemonę ,,Žemės ūkio funkcijų vykdymas“. Įgyvendinant šią priemonę bus skirtos išlaidos kanceliarinėms prekėms, seniūnijos žemės ūkio specialistui išlaikyti.</w:t>
      </w:r>
    </w:p>
    <w:p w:rsidR="006058CB" w:rsidRPr="00B6524B" w:rsidRDefault="004B15E2" w:rsidP="006058CB">
      <w:pPr>
        <w:jc w:val="both"/>
        <w:rPr>
          <w:color w:val="000000"/>
        </w:rPr>
      </w:pPr>
      <w:r w:rsidRPr="00B6524B">
        <w:rPr>
          <w:color w:val="000000"/>
        </w:rPr>
        <w:t xml:space="preserve">                Šakių rajono savivaldybės strateginio 201</w:t>
      </w:r>
      <w:r w:rsidR="00327A82" w:rsidRPr="00B6524B">
        <w:rPr>
          <w:color w:val="000000"/>
        </w:rPr>
        <w:t>7</w:t>
      </w:r>
      <w:r w:rsidRPr="00B6524B">
        <w:rPr>
          <w:color w:val="000000"/>
        </w:rPr>
        <w:t>-201</w:t>
      </w:r>
      <w:r w:rsidR="00327A82" w:rsidRPr="00B6524B">
        <w:rPr>
          <w:color w:val="000000"/>
        </w:rPr>
        <w:t>9</w:t>
      </w:r>
      <w:r w:rsidRPr="00B6524B">
        <w:rPr>
          <w:color w:val="000000"/>
        </w:rPr>
        <w:t xml:space="preserve"> metų veiklos plano programos Nr.12 ,,Švarios, sveikos aplinkos ir energijos taupymo programa“ tikslo ,,Derinti gyvenimo kokybę seniūnijoje, kuriant sveiką, saugią ir švarią aplinką“ seniūnijos uždavinio priemonę ,,Objektų priežiūros valdymas“. Įgyvendinant šią priemonę, bus </w:t>
      </w:r>
      <w:proofErr w:type="spellStart"/>
      <w:r w:rsidRPr="00B6524B">
        <w:rPr>
          <w:color w:val="000000"/>
        </w:rPr>
        <w:t>greideriuojami</w:t>
      </w:r>
      <w:proofErr w:type="spellEnd"/>
      <w:r w:rsidRPr="00B6524B">
        <w:rPr>
          <w:color w:val="000000"/>
        </w:rPr>
        <w:t>, žvyruojami seniūnijos keliai. Seniūnijos teritorijoje esančių kelių ir gyvenviečių gatvių sniego valymas bus atliekamas pagal poreikį. Bus atliekami šaligatvių, gatvių priežiūros ir valymo darbai. Želdinių plotai bus prižiūrimi ir tvarkomi pagal poreikį.</w:t>
      </w:r>
      <w:r w:rsidR="00683FD3" w:rsidRPr="00B6524B">
        <w:rPr>
          <w:color w:val="000000"/>
        </w:rPr>
        <w:t xml:space="preserve"> </w:t>
      </w:r>
      <w:r w:rsidRPr="00B6524B">
        <w:rPr>
          <w:color w:val="000000"/>
        </w:rPr>
        <w:t>Veikiančių ir neveikiančių kapinių priežiūra, kitų saugomų bei tur</w:t>
      </w:r>
      <w:r w:rsidR="00683FD3" w:rsidRPr="00B6524B">
        <w:rPr>
          <w:color w:val="000000"/>
        </w:rPr>
        <w:t>inčių išliekamąją vertę objektų</w:t>
      </w:r>
      <w:r w:rsidRPr="00B6524B">
        <w:rPr>
          <w:color w:val="000000"/>
        </w:rPr>
        <w:t xml:space="preserve"> tvarkymo pagalbiniai darbai, teritorijos aplink visuomeninius pastatus priežiūra. Mokamas darbo užmokestis ir socialinis draudimas aplinkos išlaikymo darbuotojams.</w:t>
      </w:r>
    </w:p>
    <w:p w:rsidR="00683FD3" w:rsidRPr="00B6524B" w:rsidRDefault="00683FD3" w:rsidP="006058CB">
      <w:pPr>
        <w:jc w:val="both"/>
        <w:rPr>
          <w:color w:val="000000"/>
        </w:rPr>
      </w:pPr>
      <w:r w:rsidRPr="00B6524B">
        <w:rPr>
          <w:color w:val="000000"/>
        </w:rPr>
        <w:t xml:space="preserve">                Šakių rajono savivaldybės strateginio 201</w:t>
      </w:r>
      <w:r w:rsidR="00327A82" w:rsidRPr="00B6524B">
        <w:rPr>
          <w:color w:val="000000"/>
        </w:rPr>
        <w:t>7</w:t>
      </w:r>
      <w:r w:rsidRPr="00B6524B">
        <w:rPr>
          <w:color w:val="000000"/>
        </w:rPr>
        <w:t>-201</w:t>
      </w:r>
      <w:r w:rsidR="00327A82" w:rsidRPr="00B6524B">
        <w:rPr>
          <w:color w:val="000000"/>
        </w:rPr>
        <w:t>9</w:t>
      </w:r>
      <w:r w:rsidRPr="00B6524B">
        <w:rPr>
          <w:color w:val="000000"/>
        </w:rPr>
        <w:t xml:space="preserve"> metų veiklos plano programos Nr.13 ,,</w:t>
      </w:r>
      <w:proofErr w:type="spellStart"/>
      <w:r w:rsidRPr="00B6524B">
        <w:rPr>
          <w:color w:val="000000"/>
        </w:rPr>
        <w:t>So</w:t>
      </w:r>
      <w:proofErr w:type="spellEnd"/>
      <w:r w:rsidRPr="00B6524B">
        <w:rPr>
          <w:color w:val="000000"/>
        </w:rPr>
        <w:t>-</w:t>
      </w:r>
    </w:p>
    <w:p w:rsidR="00683FD3" w:rsidRPr="00B6524B" w:rsidRDefault="00E056FC" w:rsidP="006058CB">
      <w:pPr>
        <w:jc w:val="both"/>
        <w:rPr>
          <w:color w:val="000000"/>
        </w:rPr>
      </w:pPr>
      <w:proofErr w:type="spellStart"/>
      <w:r w:rsidRPr="00B6524B">
        <w:rPr>
          <w:color w:val="000000"/>
        </w:rPr>
        <w:t>c</w:t>
      </w:r>
      <w:r w:rsidR="00683FD3" w:rsidRPr="00B6524B">
        <w:rPr>
          <w:color w:val="000000"/>
        </w:rPr>
        <w:t>ialinės</w:t>
      </w:r>
      <w:proofErr w:type="spellEnd"/>
      <w:r w:rsidR="00683FD3" w:rsidRPr="00B6524B">
        <w:rPr>
          <w:color w:val="000000"/>
        </w:rPr>
        <w:t xml:space="preserve"> apsaugos programa“ tikslo ,,Gerinti gyvenimo kokybę seniūnijoje, kuriant sveiką, saugią ir švarią aplinką“ seniūnijos uždavinio priemonę   ,,Darbo su rizikos šeimomis organizavimas“ ir Darbo su socialiai remtinomis šeimomis organizavimas“. Įgyvendinant šias priemones bus</w:t>
      </w:r>
      <w:r w:rsidR="00B71237" w:rsidRPr="00B6524B">
        <w:rPr>
          <w:color w:val="000000"/>
        </w:rPr>
        <w:t xml:space="preserve"> vykdomas socialinio būsto administravimas,</w:t>
      </w:r>
      <w:r w:rsidR="00683FD3" w:rsidRPr="00B6524B">
        <w:rPr>
          <w:color w:val="000000"/>
        </w:rPr>
        <w:t xml:space="preserve"> mokamas darbo užmokestis ir socialinis draudimas socialinei darbuotojai darbui su rizikos šeimomis išlaikyti taip pat mokamas darbo užmokestis ir socialinis draudimas socialinio darbo organizatorei išlaikyti. Transporto išlaidos socialiai remtinų šeimų lankymui, taip pat rizikos </w:t>
      </w:r>
      <w:r w:rsidR="008803EF" w:rsidRPr="00B6524B">
        <w:rPr>
          <w:color w:val="000000"/>
        </w:rPr>
        <w:t>šeimų ir</w:t>
      </w:r>
      <w:r w:rsidR="00683FD3" w:rsidRPr="00B6524B">
        <w:rPr>
          <w:color w:val="000000"/>
        </w:rPr>
        <w:t xml:space="preserve"> turinčių negalią gyventojų lankymas. </w:t>
      </w:r>
    </w:p>
    <w:p w:rsidR="0034566A" w:rsidRPr="00B6524B" w:rsidRDefault="003D6D77" w:rsidP="006058CB">
      <w:pPr>
        <w:jc w:val="both"/>
        <w:rPr>
          <w:color w:val="000000"/>
        </w:rPr>
      </w:pPr>
      <w:r w:rsidRPr="00B6524B">
        <w:rPr>
          <w:color w:val="000000"/>
        </w:rPr>
        <w:t xml:space="preserve">               </w:t>
      </w:r>
      <w:r w:rsidR="0034566A" w:rsidRPr="00B6524B">
        <w:rPr>
          <w:color w:val="000000"/>
        </w:rPr>
        <w:t xml:space="preserve"> Įgyvendinant programose numatytą tikslą ,,Gerinti gyvenimo kokybę seniūnijoje, kuriant sveiką, saugią ir švarią aplinką“, seniūnijos darbuotojai kartu su seniūnijos teritorijos gyvenamųjų </w:t>
      </w:r>
      <w:r w:rsidR="0034566A" w:rsidRPr="00B6524B">
        <w:rPr>
          <w:color w:val="000000"/>
        </w:rPr>
        <w:lastRenderedPageBreak/>
        <w:t>vietovių atstovais – seniūnaičiais, bendruomenių pirmininkais aktyviai dalyvaus savivaldybės institu</w:t>
      </w:r>
      <w:r w:rsidR="005A68BF" w:rsidRPr="00B6524B">
        <w:rPr>
          <w:color w:val="000000"/>
        </w:rPr>
        <w:t>cijose ir savivaldybės teritorijoje veikiančiose valstybinėse įstaigose rengiant sprendimus bei vykdant jų įgyvendinimą.</w:t>
      </w:r>
    </w:p>
    <w:p w:rsidR="004752F3" w:rsidRPr="00B6524B" w:rsidRDefault="005A68BF" w:rsidP="006058CB">
      <w:pPr>
        <w:jc w:val="both"/>
        <w:rPr>
          <w:color w:val="000000"/>
        </w:rPr>
      </w:pPr>
      <w:r w:rsidRPr="00B6524B">
        <w:rPr>
          <w:color w:val="000000"/>
        </w:rPr>
        <w:t xml:space="preserve">              Įgyvendinant šį planą bei tikslą bus užtikrinamas priskirtos teritorijos visuomenės viešųjų poreikių ir interesų tenkinimas ir seniūnijos funkcijų vykdymas. Seniūnija įsipareigoja savalaikiai planuoti ir efektyviai naudoti finansinius, žmogiškuosius bei materialinius išteklius, apibendrinti statistinius praeitų metų veiklos duomenis ir pateikti juos ataskaitoje seniūnijos gyventojams ir administracijos direktoriui.</w:t>
      </w:r>
    </w:p>
    <w:p w:rsidR="004752F3" w:rsidRPr="00B6524B" w:rsidRDefault="004752F3" w:rsidP="004752F3">
      <w:pPr>
        <w:ind w:firstLine="851"/>
        <w:jc w:val="both"/>
        <w:rPr>
          <w:color w:val="000000"/>
        </w:rPr>
      </w:pPr>
      <w:r w:rsidRPr="00B6524B">
        <w:rPr>
          <w:color w:val="000000"/>
        </w:rPr>
        <w:t>Šaki</w:t>
      </w:r>
      <w:r w:rsidRPr="00B6524B">
        <w:rPr>
          <w:rFonts w:hint="eastAsia"/>
          <w:color w:val="000000"/>
        </w:rPr>
        <w:t>ų</w:t>
      </w:r>
      <w:r w:rsidRPr="00B6524B">
        <w:rPr>
          <w:color w:val="000000"/>
        </w:rPr>
        <w:t xml:space="preserve"> rajono savivaldyb</w:t>
      </w:r>
      <w:r w:rsidRPr="00B6524B">
        <w:rPr>
          <w:rFonts w:hint="eastAsia"/>
          <w:color w:val="000000"/>
        </w:rPr>
        <w:t>ė</w:t>
      </w:r>
      <w:r w:rsidRPr="00B6524B">
        <w:rPr>
          <w:color w:val="000000"/>
        </w:rPr>
        <w:t>s strateginio 2017-2019 met</w:t>
      </w:r>
      <w:r w:rsidRPr="00B6524B">
        <w:rPr>
          <w:rFonts w:hint="eastAsia"/>
          <w:color w:val="000000"/>
        </w:rPr>
        <w:t>ų</w:t>
      </w:r>
      <w:r w:rsidRPr="00B6524B">
        <w:rPr>
          <w:color w:val="000000"/>
        </w:rPr>
        <w:t xml:space="preserve"> veiklos plano programos Nr. 7 „Savivaldyb</w:t>
      </w:r>
      <w:r w:rsidRPr="00B6524B">
        <w:rPr>
          <w:rFonts w:hint="eastAsia"/>
          <w:color w:val="000000"/>
        </w:rPr>
        <w:t>ė</w:t>
      </w:r>
      <w:r w:rsidRPr="00B6524B">
        <w:rPr>
          <w:color w:val="000000"/>
        </w:rPr>
        <w:t>s veiklos pagrindini</w:t>
      </w:r>
      <w:r w:rsidRPr="00B6524B">
        <w:rPr>
          <w:rFonts w:hint="eastAsia"/>
          <w:color w:val="000000"/>
        </w:rPr>
        <w:t>ų</w:t>
      </w:r>
      <w:r w:rsidRPr="00B6524B">
        <w:rPr>
          <w:color w:val="000000"/>
        </w:rPr>
        <w:t xml:space="preserve"> funkcij</w:t>
      </w:r>
      <w:r w:rsidRPr="00B6524B">
        <w:rPr>
          <w:rFonts w:hint="eastAsia"/>
          <w:color w:val="000000"/>
        </w:rPr>
        <w:t>ų</w:t>
      </w:r>
      <w:r w:rsidRPr="00B6524B">
        <w:rPr>
          <w:color w:val="000000"/>
        </w:rPr>
        <w:t xml:space="preserve"> programos“ tikslo „Padidinti savivaldybės valdymo efektyvumą</w:t>
      </w:r>
      <w:r w:rsidRPr="00B6524B">
        <w:rPr>
          <w:rFonts w:hint="eastAsia"/>
          <w:color w:val="000000"/>
        </w:rPr>
        <w:t>“</w:t>
      </w:r>
      <w:r w:rsidRPr="00B6524B">
        <w:rPr>
          <w:color w:val="000000"/>
        </w:rPr>
        <w:t xml:space="preserve"> seni</w:t>
      </w:r>
      <w:r w:rsidRPr="00B6524B">
        <w:rPr>
          <w:rFonts w:hint="eastAsia"/>
          <w:color w:val="000000"/>
        </w:rPr>
        <w:t>ū</w:t>
      </w:r>
      <w:r w:rsidRPr="00B6524B">
        <w:rPr>
          <w:color w:val="000000"/>
        </w:rPr>
        <w:t>nijos uždavinio priemon</w:t>
      </w:r>
      <w:r w:rsidRPr="00B6524B">
        <w:rPr>
          <w:rFonts w:hint="eastAsia"/>
          <w:color w:val="000000"/>
        </w:rPr>
        <w:t>ę</w:t>
      </w:r>
      <w:r w:rsidRPr="00B6524B">
        <w:rPr>
          <w:color w:val="000000"/>
        </w:rPr>
        <w:t xml:space="preserve"> „Administracinės naštos mažinimo priemonės“. </w:t>
      </w:r>
      <w:r w:rsidRPr="00B6524B">
        <w:rPr>
          <w:rFonts w:hint="eastAsia"/>
          <w:color w:val="000000"/>
        </w:rPr>
        <w:t>Į</w:t>
      </w:r>
      <w:r w:rsidRPr="00B6524B">
        <w:rPr>
          <w:color w:val="000000"/>
        </w:rPr>
        <w:t>gyvendinant ši</w:t>
      </w:r>
      <w:r w:rsidRPr="00B6524B">
        <w:rPr>
          <w:rFonts w:hint="eastAsia"/>
          <w:color w:val="000000"/>
        </w:rPr>
        <w:t>ą</w:t>
      </w:r>
      <w:r w:rsidRPr="00B6524B">
        <w:rPr>
          <w:color w:val="000000"/>
        </w:rPr>
        <w:t xml:space="preserve"> priemon</w:t>
      </w:r>
      <w:r w:rsidRPr="00B6524B">
        <w:rPr>
          <w:rFonts w:hint="eastAsia"/>
          <w:color w:val="000000"/>
        </w:rPr>
        <w:t>ę</w:t>
      </w:r>
      <w:r w:rsidRPr="00B6524B">
        <w:rPr>
          <w:color w:val="000000"/>
        </w:rPr>
        <w:t xml:space="preserve"> bus išduodamos pažymos juridiniams faktams patvirtinti ir nuolat vykdomas susirašinėjimas su įvairiomis institucijomis, įstaigos veiklos klausimais. Išduodami leidimai saugotinų medžių ir krūmų kirtimo, persodinimo ar kitokio pašalinimo, genėjimo darbams, taip pat laidojimo leidimai. Nuolat bus vykdomos gyvenamosios vietos deklaravimo funkcijos: faktinę gyvenamąją vietą pavirtinančių pažymų išdavimas, priimami prašymai, dėl gyvenamosios vietos adreso keitimo, tikslinimo, naikinimo, atitinkamų sprendimų priėmimas, gyvenamosios vietos neturinčių asmenų apskaita.  </w:t>
      </w:r>
    </w:p>
    <w:p w:rsidR="00270F39" w:rsidRPr="00B6524B" w:rsidRDefault="00270F39" w:rsidP="00270F39">
      <w:pPr>
        <w:jc w:val="center"/>
        <w:rPr>
          <w:rFonts w:ascii="Times New Roman" w:hAnsi="Times New Roman"/>
          <w:color w:val="000000"/>
        </w:rPr>
      </w:pPr>
    </w:p>
    <w:p w:rsidR="005A68BF" w:rsidRPr="00B6524B" w:rsidRDefault="005A68BF" w:rsidP="006058CB">
      <w:pPr>
        <w:jc w:val="both"/>
        <w:rPr>
          <w:rFonts w:ascii="Times New Roman" w:hAnsi="Times New Roman"/>
          <w:b/>
          <w:color w:val="000000"/>
        </w:rPr>
      </w:pPr>
      <w:r w:rsidRPr="00B6524B">
        <w:rPr>
          <w:rFonts w:ascii="Times New Roman" w:hAnsi="Times New Roman"/>
          <w:b/>
          <w:color w:val="000000"/>
        </w:rPr>
        <w:t xml:space="preserve">              Seniūnijos funkcijos</w:t>
      </w:r>
      <w:r w:rsidR="00C77573" w:rsidRPr="00B6524B">
        <w:rPr>
          <w:rFonts w:ascii="Times New Roman" w:hAnsi="Times New Roman"/>
          <w:b/>
          <w:color w:val="000000"/>
        </w:rPr>
        <w:t xml:space="preserve"> 2017 metais</w:t>
      </w:r>
      <w:r w:rsidRPr="00B6524B">
        <w:rPr>
          <w:rFonts w:ascii="Times New Roman" w:hAnsi="Times New Roman"/>
          <w:b/>
          <w:color w:val="000000"/>
        </w:rPr>
        <w:t>:</w:t>
      </w:r>
    </w:p>
    <w:p w:rsidR="005A68BF" w:rsidRPr="00B6524B" w:rsidRDefault="005A68BF" w:rsidP="006058CB">
      <w:pPr>
        <w:jc w:val="both"/>
        <w:rPr>
          <w:color w:val="000000"/>
        </w:rPr>
      </w:pPr>
      <w:r w:rsidRPr="00B6524B">
        <w:rPr>
          <w:color w:val="000000"/>
        </w:rPr>
        <w:t xml:space="preserve">              neviršydama savo įgaliojimų, seniūnijos teritorijoje organizuoja ir kontroliuoja savivaldybės institucijų sprendimų įgyvendinimą arba pati juos įgyvendina;</w:t>
      </w:r>
    </w:p>
    <w:p w:rsidR="005A68BF" w:rsidRPr="00B6524B" w:rsidRDefault="005A68BF" w:rsidP="006058CB">
      <w:pPr>
        <w:jc w:val="both"/>
        <w:rPr>
          <w:color w:val="000000"/>
        </w:rPr>
      </w:pPr>
      <w:r w:rsidRPr="00B6524B">
        <w:rPr>
          <w:color w:val="000000"/>
        </w:rPr>
        <w:t xml:space="preserve">              prireikus įvertina atskirų šeimų (asmenų) gyvenimo sąlygas bei poreikius ir pateikia savivaldybės administracijai siūlymus dėl socialinės</w:t>
      </w:r>
      <w:r w:rsidR="00467861" w:rsidRPr="00B6524B">
        <w:rPr>
          <w:color w:val="000000"/>
        </w:rPr>
        <w:t xml:space="preserve"> paramos toms šeimoms (</w:t>
      </w:r>
      <w:r w:rsidRPr="00B6524B">
        <w:rPr>
          <w:color w:val="000000"/>
        </w:rPr>
        <w:t>asmenims) reikalingumo ir paramos būdų;</w:t>
      </w:r>
    </w:p>
    <w:p w:rsidR="005A68BF" w:rsidRPr="00B6524B" w:rsidRDefault="005A68BF" w:rsidP="006058CB">
      <w:pPr>
        <w:jc w:val="both"/>
        <w:rPr>
          <w:color w:val="000000"/>
        </w:rPr>
      </w:pPr>
      <w:r w:rsidRPr="00B6524B">
        <w:rPr>
          <w:color w:val="000000"/>
        </w:rPr>
        <w:t xml:space="preserve">             dalyvauja organizuojant civilinę saugą;</w:t>
      </w:r>
    </w:p>
    <w:p w:rsidR="005A68BF" w:rsidRPr="00B6524B" w:rsidRDefault="005A68BF" w:rsidP="006058CB">
      <w:pPr>
        <w:jc w:val="both"/>
        <w:rPr>
          <w:color w:val="000000"/>
        </w:rPr>
      </w:pPr>
      <w:r w:rsidRPr="00B6524B">
        <w:rPr>
          <w:color w:val="000000"/>
        </w:rPr>
        <w:t xml:space="preserve">             dalyvauja rengiant ir įgyvendinant gyventojų užimtumo programas seniūnijos aptarnaujamoje situacijoje;</w:t>
      </w:r>
    </w:p>
    <w:p w:rsidR="005A68BF" w:rsidRPr="00B6524B" w:rsidRDefault="005A68BF" w:rsidP="006058CB">
      <w:pPr>
        <w:jc w:val="both"/>
        <w:rPr>
          <w:color w:val="000000"/>
        </w:rPr>
      </w:pPr>
      <w:r w:rsidRPr="00B6524B">
        <w:rPr>
          <w:color w:val="000000"/>
        </w:rPr>
        <w:t xml:space="preserve">             </w:t>
      </w:r>
      <w:r w:rsidR="002178EB" w:rsidRPr="00B6524B">
        <w:rPr>
          <w:color w:val="000000"/>
        </w:rPr>
        <w:t xml:space="preserve"> padeda organizuoti savivaldybės </w:t>
      </w:r>
      <w:r w:rsidR="00327A82" w:rsidRPr="00B6524B">
        <w:rPr>
          <w:color w:val="000000"/>
        </w:rPr>
        <w:t>mero</w:t>
      </w:r>
      <w:r w:rsidR="008F0B9D" w:rsidRPr="00B6524B">
        <w:rPr>
          <w:color w:val="000000"/>
        </w:rPr>
        <w:t xml:space="preserve"> rinkimus</w:t>
      </w:r>
      <w:r w:rsidR="002178EB" w:rsidRPr="00B6524B">
        <w:rPr>
          <w:color w:val="000000"/>
        </w:rPr>
        <w:t>;</w:t>
      </w:r>
    </w:p>
    <w:p w:rsidR="002178EB" w:rsidRPr="00B6524B" w:rsidRDefault="002178EB" w:rsidP="006058CB">
      <w:pPr>
        <w:jc w:val="both"/>
        <w:rPr>
          <w:color w:val="000000"/>
        </w:rPr>
      </w:pPr>
      <w:r w:rsidRPr="00B6524B">
        <w:rPr>
          <w:color w:val="000000"/>
        </w:rPr>
        <w:t xml:space="preserve">             dalyvauja, kuriant</w:t>
      </w:r>
      <w:r w:rsidR="00BE2BB9" w:rsidRPr="00B6524B">
        <w:rPr>
          <w:color w:val="000000"/>
        </w:rPr>
        <w:t xml:space="preserve"> ir įgyvendinant informacinės visuomenės plėtros programas;</w:t>
      </w:r>
    </w:p>
    <w:p w:rsidR="00BE2BB9" w:rsidRPr="00B6524B" w:rsidRDefault="00BE2BB9" w:rsidP="006058CB">
      <w:pPr>
        <w:jc w:val="both"/>
        <w:rPr>
          <w:color w:val="000000"/>
        </w:rPr>
      </w:pPr>
      <w:r w:rsidRPr="00B6524B">
        <w:rPr>
          <w:color w:val="000000"/>
        </w:rPr>
        <w:t xml:space="preserve">             organizuoja viešuosius ir visuomenei naudingus darbus;</w:t>
      </w:r>
    </w:p>
    <w:p w:rsidR="00BE2BB9" w:rsidRPr="00B6524B" w:rsidRDefault="00BE2BB9" w:rsidP="006058CB">
      <w:pPr>
        <w:jc w:val="both"/>
        <w:rPr>
          <w:color w:val="000000"/>
        </w:rPr>
      </w:pPr>
      <w:r w:rsidRPr="00B6524B">
        <w:rPr>
          <w:color w:val="000000"/>
        </w:rPr>
        <w:t xml:space="preserve">             organizuoja ir (arba) kontroliuoja savivaldybės kelių, bendrojo naudojimo teritorijų, kapinių, želdinių, gatvių, šaligatvių valymą ir priežiūrą, gatvių ir kitų viešų vietų apšvietimą;</w:t>
      </w:r>
    </w:p>
    <w:p w:rsidR="00BE2BB9" w:rsidRPr="00B6524B" w:rsidRDefault="00BE2BB9" w:rsidP="006058CB">
      <w:pPr>
        <w:jc w:val="both"/>
        <w:rPr>
          <w:color w:val="000000"/>
        </w:rPr>
      </w:pPr>
      <w:r w:rsidRPr="00B6524B">
        <w:rPr>
          <w:color w:val="000000"/>
        </w:rPr>
        <w:t xml:space="preserve">             nustatyta tvarka organizuoja socialinės paramos teikimą ir pašalpų mokėjimą;</w:t>
      </w:r>
    </w:p>
    <w:p w:rsidR="00BE2BB9" w:rsidRPr="00B6524B" w:rsidRDefault="00BE2BB9" w:rsidP="006058CB">
      <w:pPr>
        <w:jc w:val="both"/>
        <w:rPr>
          <w:color w:val="000000"/>
        </w:rPr>
      </w:pPr>
      <w:r w:rsidRPr="00B6524B">
        <w:rPr>
          <w:color w:val="000000"/>
        </w:rPr>
        <w:t xml:space="preserve">             tvarko priskirtus registrus ir nustatyta tvarka teikia duomenis;</w:t>
      </w:r>
    </w:p>
    <w:p w:rsidR="00BE2BB9" w:rsidRPr="00B6524B" w:rsidRDefault="00BE2BB9" w:rsidP="006058CB">
      <w:pPr>
        <w:jc w:val="both"/>
        <w:rPr>
          <w:color w:val="000000"/>
        </w:rPr>
      </w:pPr>
      <w:r w:rsidRPr="00B6524B">
        <w:rPr>
          <w:color w:val="000000"/>
        </w:rPr>
        <w:t xml:space="preserve">             tvarko gyvenamosios vietos deklaravimo duomenų ir gyvenamosios vietos neturinčių asmenų apskaitą;</w:t>
      </w:r>
    </w:p>
    <w:p w:rsidR="00BE2BB9" w:rsidRPr="00B6524B" w:rsidRDefault="00BE2BB9" w:rsidP="006058CB">
      <w:pPr>
        <w:jc w:val="both"/>
        <w:rPr>
          <w:color w:val="000000"/>
        </w:rPr>
      </w:pPr>
      <w:r w:rsidRPr="00B6524B">
        <w:rPr>
          <w:color w:val="000000"/>
        </w:rPr>
        <w:t xml:space="preserve">             išduodami laidojimo leidimai;</w:t>
      </w:r>
    </w:p>
    <w:p w:rsidR="00BE2BB9" w:rsidRPr="00B6524B" w:rsidRDefault="00BE2BB9" w:rsidP="006058CB">
      <w:pPr>
        <w:jc w:val="both"/>
        <w:rPr>
          <w:color w:val="000000"/>
        </w:rPr>
      </w:pPr>
      <w:r w:rsidRPr="00B6524B">
        <w:rPr>
          <w:color w:val="000000"/>
        </w:rPr>
        <w:t xml:space="preserve">             atliekami notariniai veiksmai;</w:t>
      </w:r>
    </w:p>
    <w:p w:rsidR="00BE2BB9" w:rsidRPr="00B6524B" w:rsidRDefault="00BE2BB9" w:rsidP="006058CB">
      <w:pPr>
        <w:jc w:val="both"/>
        <w:rPr>
          <w:color w:val="000000"/>
        </w:rPr>
      </w:pPr>
      <w:r w:rsidRPr="00B6524B">
        <w:rPr>
          <w:color w:val="000000"/>
        </w:rPr>
        <w:t xml:space="preserve">             išduodamos pažymos ir kiti reikalingi dokumentai;</w:t>
      </w:r>
    </w:p>
    <w:p w:rsidR="00BE2BB9" w:rsidRPr="00B6524B" w:rsidRDefault="00BE2BB9" w:rsidP="006058CB">
      <w:pPr>
        <w:jc w:val="both"/>
        <w:rPr>
          <w:color w:val="000000"/>
        </w:rPr>
      </w:pPr>
      <w:r w:rsidRPr="00B6524B">
        <w:rPr>
          <w:color w:val="000000"/>
        </w:rPr>
        <w:t xml:space="preserve">             žemės ūkio subjektams suteikiama informacija, deklaruojami pasėliai, vykdomas kiaulių deklaravimas.</w:t>
      </w:r>
    </w:p>
    <w:p w:rsidR="00BE2BB9" w:rsidRPr="00B6524B" w:rsidRDefault="00BE2BB9" w:rsidP="006058CB">
      <w:pPr>
        <w:jc w:val="both"/>
        <w:rPr>
          <w:color w:val="000000"/>
        </w:rPr>
      </w:pPr>
    </w:p>
    <w:p w:rsidR="005A68BF" w:rsidRPr="00B6524B" w:rsidRDefault="005A68BF" w:rsidP="006058CB">
      <w:pPr>
        <w:jc w:val="both"/>
        <w:rPr>
          <w:color w:val="000000"/>
        </w:rPr>
      </w:pPr>
      <w:r w:rsidRPr="00B6524B">
        <w:rPr>
          <w:color w:val="000000"/>
        </w:rPr>
        <w:t xml:space="preserve">               </w:t>
      </w:r>
    </w:p>
    <w:p w:rsidR="0034566A" w:rsidRPr="00B6524B" w:rsidRDefault="0034566A" w:rsidP="006058CB">
      <w:pPr>
        <w:jc w:val="both"/>
        <w:rPr>
          <w:color w:val="000000"/>
        </w:rPr>
      </w:pPr>
    </w:p>
    <w:p w:rsidR="0034566A" w:rsidRPr="00B6524B" w:rsidRDefault="0034566A" w:rsidP="006058CB">
      <w:pPr>
        <w:jc w:val="both"/>
        <w:rPr>
          <w:color w:val="000000"/>
        </w:rPr>
      </w:pPr>
    </w:p>
    <w:p w:rsidR="0034566A" w:rsidRPr="00B6524B" w:rsidRDefault="00BE2BB9" w:rsidP="006058CB">
      <w:pPr>
        <w:jc w:val="both"/>
        <w:rPr>
          <w:color w:val="000000"/>
        </w:rPr>
      </w:pPr>
      <w:r w:rsidRPr="00B6524B">
        <w:rPr>
          <w:color w:val="000000"/>
        </w:rPr>
        <w:t>Seniūnas</w:t>
      </w:r>
      <w:r w:rsidRPr="00B6524B">
        <w:rPr>
          <w:color w:val="000000"/>
        </w:rPr>
        <w:tab/>
      </w:r>
      <w:r w:rsidRPr="00B6524B">
        <w:rPr>
          <w:color w:val="000000"/>
        </w:rPr>
        <w:tab/>
      </w:r>
      <w:r w:rsidRPr="00B6524B">
        <w:rPr>
          <w:color w:val="000000"/>
        </w:rPr>
        <w:tab/>
      </w:r>
      <w:r w:rsidRPr="00B6524B">
        <w:rPr>
          <w:color w:val="000000"/>
        </w:rPr>
        <w:tab/>
      </w:r>
      <w:r w:rsidRPr="00B6524B">
        <w:rPr>
          <w:color w:val="000000"/>
        </w:rPr>
        <w:tab/>
        <w:t xml:space="preserve">            </w:t>
      </w:r>
      <w:r w:rsidR="00D870DE" w:rsidRPr="00B6524B">
        <w:rPr>
          <w:color w:val="000000"/>
        </w:rPr>
        <w:t xml:space="preserve">       </w:t>
      </w:r>
      <w:r w:rsidRPr="00B6524B">
        <w:rPr>
          <w:color w:val="000000"/>
        </w:rPr>
        <w:t xml:space="preserve"> Kęstutis </w:t>
      </w:r>
      <w:proofErr w:type="spellStart"/>
      <w:r w:rsidRPr="00B6524B">
        <w:rPr>
          <w:color w:val="000000"/>
        </w:rPr>
        <w:t>Birbilas</w:t>
      </w:r>
      <w:proofErr w:type="spellEnd"/>
    </w:p>
    <w:p w:rsidR="0034566A" w:rsidRPr="00B6524B" w:rsidRDefault="0034566A" w:rsidP="006058CB">
      <w:pPr>
        <w:jc w:val="both"/>
        <w:rPr>
          <w:color w:val="000000"/>
        </w:rPr>
      </w:pPr>
    </w:p>
    <w:p w:rsidR="0034566A" w:rsidRPr="00B6524B" w:rsidRDefault="0034566A" w:rsidP="006058CB">
      <w:pPr>
        <w:jc w:val="both"/>
        <w:rPr>
          <w:color w:val="000000"/>
        </w:rPr>
      </w:pPr>
    </w:p>
    <w:p w:rsidR="0034566A" w:rsidRPr="00B6524B" w:rsidRDefault="0034566A" w:rsidP="006058CB">
      <w:pPr>
        <w:jc w:val="both"/>
        <w:rPr>
          <w:color w:val="000000"/>
        </w:rPr>
      </w:pPr>
    </w:p>
    <w:p w:rsidR="0034566A" w:rsidRPr="00B6524B" w:rsidRDefault="0034566A" w:rsidP="006058CB">
      <w:pPr>
        <w:jc w:val="both"/>
        <w:rPr>
          <w:color w:val="000000"/>
        </w:rPr>
      </w:pPr>
    </w:p>
    <w:sectPr w:rsidR="0034566A" w:rsidRPr="00B6524B" w:rsidSect="00832582">
      <w:headerReference w:type="default" r:id="rId7"/>
      <w:pgSz w:w="11907" w:h="16840" w:code="9"/>
      <w:pgMar w:top="1134" w:right="387" w:bottom="1134" w:left="1701" w:header="567" w:footer="736"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11B" w:rsidRDefault="00A2711B">
      <w:r>
        <w:separator/>
      </w:r>
    </w:p>
  </w:endnote>
  <w:endnote w:type="continuationSeparator" w:id="0">
    <w:p w:rsidR="00A2711B" w:rsidRDefault="00A27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 w:name="DokChampa">
    <w:altName w:val="Times New Roman"/>
    <w:panose1 w:val="00000000000000000000"/>
    <w:charset w:val="00"/>
    <w:family w:val="roman"/>
    <w:notTrueType/>
    <w:pitch w:val="default"/>
  </w:font>
  <w:font w:name="Calibri">
    <w:panose1 w:val="020F05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11B" w:rsidRDefault="00A2711B">
      <w:r>
        <w:separator/>
      </w:r>
    </w:p>
  </w:footnote>
  <w:footnote w:type="continuationSeparator" w:id="0">
    <w:p w:rsidR="00A2711B" w:rsidRDefault="00A27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933" w:rsidRDefault="00CF0933">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B0967"/>
    <w:multiLevelType w:val="hybridMultilevel"/>
    <w:tmpl w:val="E5E2B9E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E9610F"/>
    <w:multiLevelType w:val="hybridMultilevel"/>
    <w:tmpl w:val="2026B8F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230FC8"/>
    <w:multiLevelType w:val="hybridMultilevel"/>
    <w:tmpl w:val="75887CBE"/>
    <w:lvl w:ilvl="0" w:tplc="0427000D">
      <w:start w:val="1"/>
      <w:numFmt w:val="bullet"/>
      <w:lvlText w:val=""/>
      <w:lvlJc w:val="left"/>
      <w:pPr>
        <w:ind w:left="720" w:hanging="360"/>
      </w:pPr>
      <w:rPr>
        <w:rFonts w:ascii="Wingdings" w:hAnsi="Wingdings" w:hint="default"/>
      </w:rPr>
    </w:lvl>
    <w:lvl w:ilvl="1" w:tplc="1B6C5512">
      <w:start w:val="1"/>
      <w:numFmt w:val="bullet"/>
      <w:lvlText w:val=""/>
      <w:lvlJc w:val="left"/>
      <w:pPr>
        <w:ind w:left="1635" w:hanging="360"/>
      </w:pPr>
      <w:rPr>
        <w:rFonts w:ascii="Wingdings" w:hAnsi="Wingdings" w:hint="default"/>
        <w:color w:val="auto"/>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5A791F"/>
    <w:multiLevelType w:val="hybridMultilevel"/>
    <w:tmpl w:val="75547E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C872BC"/>
    <w:multiLevelType w:val="hybridMultilevel"/>
    <w:tmpl w:val="541631BE"/>
    <w:lvl w:ilvl="0" w:tplc="AAA62D1E">
      <w:start w:val="11"/>
      <w:numFmt w:val="decimal"/>
      <w:lvlText w:val="%1."/>
      <w:lvlJc w:val="left"/>
      <w:pPr>
        <w:tabs>
          <w:tab w:val="num" w:pos="988"/>
        </w:tabs>
        <w:ind w:left="988" w:hanging="42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5" w15:restartNumberingAfterBreak="0">
    <w:nsid w:val="19981829"/>
    <w:multiLevelType w:val="hybridMultilevel"/>
    <w:tmpl w:val="8FD6B0A8"/>
    <w:lvl w:ilvl="0" w:tplc="CF0ECFD4">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15:restartNumberingAfterBreak="0">
    <w:nsid w:val="48715035"/>
    <w:multiLevelType w:val="multilevel"/>
    <w:tmpl w:val="A73E7894"/>
    <w:lvl w:ilvl="0">
      <w:start w:val="2006"/>
      <w:numFmt w:val="decimal"/>
      <w:lvlText w:val="%1"/>
      <w:lvlJc w:val="left"/>
      <w:pPr>
        <w:tabs>
          <w:tab w:val="num" w:pos="1245"/>
        </w:tabs>
        <w:ind w:left="1245" w:hanging="1245"/>
      </w:pPr>
      <w:rPr>
        <w:rFonts w:hint="default"/>
      </w:rPr>
    </w:lvl>
    <w:lvl w:ilvl="1">
      <w:start w:val="11"/>
      <w:numFmt w:val="decimal"/>
      <w:lvlText w:val="%1-%2"/>
      <w:lvlJc w:val="left"/>
      <w:pPr>
        <w:tabs>
          <w:tab w:val="num" w:pos="1245"/>
        </w:tabs>
        <w:ind w:left="1245" w:hanging="1245"/>
      </w:pPr>
      <w:rPr>
        <w:rFonts w:hint="default"/>
      </w:rPr>
    </w:lvl>
    <w:lvl w:ilvl="2">
      <w:start w:val="20"/>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34E0E38"/>
    <w:multiLevelType w:val="hybridMultilevel"/>
    <w:tmpl w:val="B56EC70E"/>
    <w:lvl w:ilvl="0" w:tplc="6636B768">
      <w:start w:val="7"/>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8" w15:restartNumberingAfterBreak="0">
    <w:nsid w:val="5ECB6AC5"/>
    <w:multiLevelType w:val="hybridMultilevel"/>
    <w:tmpl w:val="5C823A78"/>
    <w:lvl w:ilvl="0" w:tplc="82AC798C">
      <w:start w:val="1"/>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9" w15:restartNumberingAfterBreak="0">
    <w:nsid w:val="637C6411"/>
    <w:multiLevelType w:val="hybridMultilevel"/>
    <w:tmpl w:val="86DE727E"/>
    <w:lvl w:ilvl="0" w:tplc="987434A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64A84FC7"/>
    <w:multiLevelType w:val="hybridMultilevel"/>
    <w:tmpl w:val="238E87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DCB53CC"/>
    <w:multiLevelType w:val="multilevel"/>
    <w:tmpl w:val="FF30A0D8"/>
    <w:lvl w:ilvl="0">
      <w:start w:val="2014"/>
      <w:numFmt w:val="decimal"/>
      <w:lvlText w:val="%1"/>
      <w:lvlJc w:val="left"/>
      <w:pPr>
        <w:tabs>
          <w:tab w:val="num" w:pos="1230"/>
        </w:tabs>
        <w:ind w:left="1230" w:hanging="1230"/>
      </w:pPr>
      <w:rPr>
        <w:rFonts w:hint="default"/>
      </w:rPr>
    </w:lvl>
    <w:lvl w:ilvl="1">
      <w:start w:val="10"/>
      <w:numFmt w:val="decimal"/>
      <w:lvlText w:val="%1-%2"/>
      <w:lvlJc w:val="left"/>
      <w:pPr>
        <w:tabs>
          <w:tab w:val="num" w:pos="1230"/>
        </w:tabs>
        <w:ind w:left="1230" w:hanging="1230"/>
      </w:pPr>
      <w:rPr>
        <w:rFonts w:hint="default"/>
      </w:rPr>
    </w:lvl>
    <w:lvl w:ilvl="2">
      <w:start w:val="28"/>
      <w:numFmt w:val="decimal"/>
      <w:lvlText w:val="%1-%2-%3"/>
      <w:lvlJc w:val="left"/>
      <w:pPr>
        <w:tabs>
          <w:tab w:val="num" w:pos="1230"/>
        </w:tabs>
        <w:ind w:left="1230" w:hanging="1230"/>
      </w:pPr>
      <w:rPr>
        <w:rFonts w:hint="default"/>
      </w:rPr>
    </w:lvl>
    <w:lvl w:ilvl="3">
      <w:start w:val="1"/>
      <w:numFmt w:val="decimal"/>
      <w:lvlText w:val="%1-%2-%3.%4"/>
      <w:lvlJc w:val="left"/>
      <w:pPr>
        <w:tabs>
          <w:tab w:val="num" w:pos="1230"/>
        </w:tabs>
        <w:ind w:left="1230" w:hanging="1230"/>
      </w:pPr>
      <w:rPr>
        <w:rFonts w:hint="default"/>
      </w:rPr>
    </w:lvl>
    <w:lvl w:ilvl="4">
      <w:start w:val="1"/>
      <w:numFmt w:val="decimal"/>
      <w:lvlText w:val="%1-%2-%3.%4.%5"/>
      <w:lvlJc w:val="left"/>
      <w:pPr>
        <w:tabs>
          <w:tab w:val="num" w:pos="1230"/>
        </w:tabs>
        <w:ind w:left="1230" w:hanging="1230"/>
      </w:pPr>
      <w:rPr>
        <w:rFonts w:hint="default"/>
      </w:rPr>
    </w:lvl>
    <w:lvl w:ilvl="5">
      <w:start w:val="1"/>
      <w:numFmt w:val="decimal"/>
      <w:lvlText w:val="%1-%2-%3.%4.%5.%6"/>
      <w:lvlJc w:val="left"/>
      <w:pPr>
        <w:tabs>
          <w:tab w:val="num" w:pos="1230"/>
        </w:tabs>
        <w:ind w:left="1230" w:hanging="123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6"/>
  </w:num>
  <w:num w:numId="2">
    <w:abstractNumId w:val="9"/>
  </w:num>
  <w:num w:numId="3">
    <w:abstractNumId w:val="8"/>
  </w:num>
  <w:num w:numId="4">
    <w:abstractNumId w:val="3"/>
  </w:num>
  <w:num w:numId="5">
    <w:abstractNumId w:val="1"/>
  </w:num>
  <w:num w:numId="6">
    <w:abstractNumId w:val="10"/>
  </w:num>
  <w:num w:numId="7">
    <w:abstractNumId w:val="11"/>
  </w:num>
  <w:num w:numId="8">
    <w:abstractNumId w:val="5"/>
  </w:num>
  <w:num w:numId="9">
    <w:abstractNumId w:val="7"/>
  </w:num>
  <w:num w:numId="10">
    <w:abstractNumId w:val="4"/>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81"/>
  <w:hyphenationZone w:val="396"/>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3E1"/>
    <w:rsid w:val="00005767"/>
    <w:rsid w:val="000070BC"/>
    <w:rsid w:val="00011AEB"/>
    <w:rsid w:val="00086EF3"/>
    <w:rsid w:val="000A4751"/>
    <w:rsid w:val="000F7265"/>
    <w:rsid w:val="00113658"/>
    <w:rsid w:val="00120E74"/>
    <w:rsid w:val="00127603"/>
    <w:rsid w:val="00157E67"/>
    <w:rsid w:val="00193577"/>
    <w:rsid w:val="00212654"/>
    <w:rsid w:val="002178EB"/>
    <w:rsid w:val="00217D5C"/>
    <w:rsid w:val="00252C1A"/>
    <w:rsid w:val="00265A7C"/>
    <w:rsid w:val="00270F39"/>
    <w:rsid w:val="002D167C"/>
    <w:rsid w:val="002E4445"/>
    <w:rsid w:val="002E5F76"/>
    <w:rsid w:val="00327A82"/>
    <w:rsid w:val="0034566A"/>
    <w:rsid w:val="00357774"/>
    <w:rsid w:val="00392750"/>
    <w:rsid w:val="003A1105"/>
    <w:rsid w:val="003D2A15"/>
    <w:rsid w:val="003D6D77"/>
    <w:rsid w:val="003F14B7"/>
    <w:rsid w:val="00413B75"/>
    <w:rsid w:val="00432870"/>
    <w:rsid w:val="00434760"/>
    <w:rsid w:val="00434A32"/>
    <w:rsid w:val="00467861"/>
    <w:rsid w:val="004752F3"/>
    <w:rsid w:val="004A76F1"/>
    <w:rsid w:val="004B15E2"/>
    <w:rsid w:val="004C51F8"/>
    <w:rsid w:val="004D35D9"/>
    <w:rsid w:val="00537E52"/>
    <w:rsid w:val="005602F8"/>
    <w:rsid w:val="005750D8"/>
    <w:rsid w:val="005A68BF"/>
    <w:rsid w:val="005B4F0E"/>
    <w:rsid w:val="005E44EC"/>
    <w:rsid w:val="006058CB"/>
    <w:rsid w:val="00622763"/>
    <w:rsid w:val="00662F29"/>
    <w:rsid w:val="00680F02"/>
    <w:rsid w:val="00683FD3"/>
    <w:rsid w:val="006C1610"/>
    <w:rsid w:val="00737822"/>
    <w:rsid w:val="00760314"/>
    <w:rsid w:val="00791ECF"/>
    <w:rsid w:val="007C77F7"/>
    <w:rsid w:val="007D1111"/>
    <w:rsid w:val="007D33B6"/>
    <w:rsid w:val="007D73CD"/>
    <w:rsid w:val="007E0417"/>
    <w:rsid w:val="007E188A"/>
    <w:rsid w:val="00805358"/>
    <w:rsid w:val="00824CE2"/>
    <w:rsid w:val="00832582"/>
    <w:rsid w:val="00845B26"/>
    <w:rsid w:val="00866517"/>
    <w:rsid w:val="008701B9"/>
    <w:rsid w:val="008803EF"/>
    <w:rsid w:val="008D480E"/>
    <w:rsid w:val="008D58A5"/>
    <w:rsid w:val="008F0B9D"/>
    <w:rsid w:val="00902152"/>
    <w:rsid w:val="009025FF"/>
    <w:rsid w:val="009241AB"/>
    <w:rsid w:val="009330C4"/>
    <w:rsid w:val="009544F9"/>
    <w:rsid w:val="009B37C6"/>
    <w:rsid w:val="009B5814"/>
    <w:rsid w:val="009E570D"/>
    <w:rsid w:val="00A01869"/>
    <w:rsid w:val="00A114D4"/>
    <w:rsid w:val="00A2711B"/>
    <w:rsid w:val="00A50DB4"/>
    <w:rsid w:val="00A83539"/>
    <w:rsid w:val="00A83F28"/>
    <w:rsid w:val="00AA6A4B"/>
    <w:rsid w:val="00AE045A"/>
    <w:rsid w:val="00AE56E5"/>
    <w:rsid w:val="00B14D9C"/>
    <w:rsid w:val="00B226D6"/>
    <w:rsid w:val="00B43E8B"/>
    <w:rsid w:val="00B43FC5"/>
    <w:rsid w:val="00B6524B"/>
    <w:rsid w:val="00B71237"/>
    <w:rsid w:val="00BE2BB9"/>
    <w:rsid w:val="00BF3AB4"/>
    <w:rsid w:val="00C02D93"/>
    <w:rsid w:val="00C20888"/>
    <w:rsid w:val="00C20AF6"/>
    <w:rsid w:val="00C23F70"/>
    <w:rsid w:val="00C70DA4"/>
    <w:rsid w:val="00C77573"/>
    <w:rsid w:val="00C8341F"/>
    <w:rsid w:val="00CB69D8"/>
    <w:rsid w:val="00CE3074"/>
    <w:rsid w:val="00CF0933"/>
    <w:rsid w:val="00D15C25"/>
    <w:rsid w:val="00D254AC"/>
    <w:rsid w:val="00D35F7A"/>
    <w:rsid w:val="00D54340"/>
    <w:rsid w:val="00D870DE"/>
    <w:rsid w:val="00DD30F1"/>
    <w:rsid w:val="00DE450A"/>
    <w:rsid w:val="00DF72E9"/>
    <w:rsid w:val="00E056FC"/>
    <w:rsid w:val="00E103E1"/>
    <w:rsid w:val="00E35EC4"/>
    <w:rsid w:val="00E574D9"/>
    <w:rsid w:val="00E67820"/>
    <w:rsid w:val="00E97DD4"/>
    <w:rsid w:val="00EA0036"/>
    <w:rsid w:val="00EA23DB"/>
    <w:rsid w:val="00EA3088"/>
    <w:rsid w:val="00ED0F1C"/>
    <w:rsid w:val="00EF23B0"/>
    <w:rsid w:val="00F05BEE"/>
    <w:rsid w:val="00F174AD"/>
    <w:rsid w:val="00F524D5"/>
    <w:rsid w:val="00F7117D"/>
    <w:rsid w:val="00F7457C"/>
    <w:rsid w:val="00F84CCA"/>
    <w:rsid w:val="00FC5841"/>
    <w:rsid w:val="00FE31BD"/>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14B54"/>
  <w15:chartTrackingRefBased/>
  <w15:docId w15:val="{6AF3BC09-3C10-4FF5-A324-4CA3DAC6E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prastasis">
    <w:name w:val="Normal"/>
    <w:qFormat/>
    <w:rsid w:val="00832582"/>
    <w:rPr>
      <w:rFonts w:ascii="TimesLT" w:hAnsi="TimesLT"/>
      <w:sz w:val="24"/>
      <w:lang w:eastAsia="en-US" w:bidi="ar-SA"/>
    </w:rPr>
  </w:style>
  <w:style w:type="paragraph" w:styleId="Antrat1">
    <w:name w:val="heading 1"/>
    <w:basedOn w:val="prastasis"/>
    <w:next w:val="prastasis"/>
    <w:qFormat/>
    <w:pPr>
      <w:keepNext/>
      <w:tabs>
        <w:tab w:val="left" w:pos="1242"/>
        <w:tab w:val="left" w:pos="1281"/>
        <w:tab w:val="left" w:pos="7450"/>
        <w:tab w:val="left" w:pos="7655"/>
      </w:tabs>
      <w:jc w:val="center"/>
      <w:outlineLvl w:val="0"/>
    </w:pPr>
    <w:rPr>
      <w:rFonts w:ascii="Times New Roman" w:hAnsi="Times New Roman"/>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Pr>
      <w:sz w:val="20"/>
    </w:rPr>
  </w:style>
  <w:style w:type="character" w:styleId="Puslapioinaosnuoroda">
    <w:name w:val="footnote reference"/>
    <w:semiHidden/>
    <w:rPr>
      <w:vertAlign w:val="superscript"/>
    </w:rPr>
  </w:style>
  <w:style w:type="paragraph" w:styleId="Porat">
    <w:name w:val="footer"/>
    <w:basedOn w:val="prastasis"/>
    <w:pPr>
      <w:tabs>
        <w:tab w:val="center" w:pos="4320"/>
        <w:tab w:val="right" w:pos="8640"/>
      </w:tabs>
    </w:pPr>
    <w:rPr>
      <w:sz w:val="20"/>
      <w:lang w:val="en-US"/>
    </w:rPr>
  </w:style>
  <w:style w:type="paragraph" w:styleId="Antrats">
    <w:name w:val="header"/>
    <w:basedOn w:val="prastasis"/>
    <w:pPr>
      <w:tabs>
        <w:tab w:val="center" w:pos="4320"/>
        <w:tab w:val="right" w:pos="8640"/>
      </w:tabs>
    </w:pPr>
  </w:style>
  <w:style w:type="paragraph" w:styleId="Debesliotekstas">
    <w:name w:val="Balloon Text"/>
    <w:basedOn w:val="prastasis"/>
    <w:semiHidden/>
    <w:rsid w:val="00086EF3"/>
    <w:rPr>
      <w:rFonts w:ascii="Tahoma" w:hAnsi="Tahoma" w:cs="Tahoma"/>
      <w:sz w:val="16"/>
      <w:szCs w:val="16"/>
    </w:rPr>
  </w:style>
  <w:style w:type="character" w:styleId="Hipersaitas">
    <w:name w:val="Hyperlink"/>
    <w:rsid w:val="00212654"/>
    <w:rPr>
      <w:color w:val="0000FF"/>
      <w:u w:val="single"/>
    </w:rPr>
  </w:style>
  <w:style w:type="table" w:styleId="Lentelstinklelis">
    <w:name w:val="Table Grid"/>
    <w:basedOn w:val="prastojilentel"/>
    <w:rsid w:val="00A50D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27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orary%20Internet%20Files\Content.IE5\YLS3YTI5\sintautu%20firminis%5b1%5d.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sintautu firminis[1]</Template>
  <TotalTime>4</TotalTime>
  <Pages>1</Pages>
  <Words>6414</Words>
  <Characters>3657</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     ŠAKIU RAJONO SAVIVALDYBES                                   </vt:lpstr>
    </vt:vector>
  </TitlesOfParts>
  <Company/>
  <LinksUpToDate>false</LinksUpToDate>
  <CharactersWithSpaces>10051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subject/>
  <dc:creator>vart</dc:creator>
  <cp:keywords/>
  <cp:lastModifiedBy>Jurgita Urbonaitė</cp:lastModifiedBy>
  <cp:revision>8</cp:revision>
  <cp:lastPrinted>2016-03-16T07:45:00Z</cp:lastPrinted>
  <dcterms:created xsi:type="dcterms:W3CDTF">2017-04-14T06:59:00Z</dcterms:created>
  <dcterms:modified xsi:type="dcterms:W3CDTF">2017-04-18T08:48:00Z</dcterms:modified>
</cp:coreProperties>
</file>